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6B16" w:rsidRPr="00801F73" w:rsidRDefault="00123A57" w:rsidP="00A36340">
      <w:pPr>
        <w:tabs>
          <w:tab w:val="center" w:pos="4898"/>
          <w:tab w:val="left" w:pos="6825"/>
        </w:tabs>
        <w:jc w:val="center"/>
        <w:outlineLvl w:val="0"/>
        <w:rPr>
          <w:rFonts w:ascii="Times New Roman" w:hAnsi="Times New Roman"/>
          <w:b/>
          <w:kern w:val="36"/>
          <w:sz w:val="24"/>
          <w:szCs w:val="24"/>
          <w:lang w:eastAsia="en-US"/>
        </w:rPr>
      </w:pP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П</w:t>
      </w:r>
      <w:r w:rsidR="00CB5198"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>РОТОКОЛ</w:t>
      </w:r>
      <w:r w:rsidRPr="00CB5198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№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 </w:t>
      </w:r>
      <w:r w:rsidR="005E033B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С</w:t>
      </w:r>
      <w:r w:rsidR="00CB5198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</w:t>
      </w:r>
      <w:r w:rsidR="00CC56E0">
        <w:rPr>
          <w:rFonts w:ascii="Times New Roman" w:hAnsi="Times New Roman"/>
          <w:b/>
          <w:kern w:val="36"/>
          <w:sz w:val="24"/>
          <w:szCs w:val="24"/>
          <w:lang w:eastAsia="en-US"/>
        </w:rPr>
        <w:t>50</w:t>
      </w:r>
      <w:r w:rsidR="00C80317" w:rsidRPr="004E0AD2">
        <w:rPr>
          <w:rFonts w:ascii="Times New Roman" w:hAnsi="Times New Roman"/>
          <w:b/>
          <w:kern w:val="36"/>
          <w:sz w:val="24"/>
          <w:szCs w:val="24"/>
          <w:lang w:eastAsia="en-US"/>
        </w:rPr>
        <w:t>/20</w:t>
      </w:r>
      <w:r w:rsidR="00C7637F">
        <w:rPr>
          <w:rFonts w:ascii="Times New Roman" w:hAnsi="Times New Roman"/>
          <w:b/>
          <w:kern w:val="36"/>
          <w:sz w:val="24"/>
          <w:szCs w:val="24"/>
          <w:lang w:eastAsia="en-US"/>
        </w:rPr>
        <w:t>26</w:t>
      </w:r>
    </w:p>
    <w:p w:rsidR="00123A57" w:rsidRPr="00CB5198" w:rsidRDefault="002E66BA" w:rsidP="00A36340">
      <w:pPr>
        <w:spacing w:after="120"/>
        <w:jc w:val="center"/>
        <w:outlineLvl w:val="0"/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</w:pP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О</w:t>
      </w:r>
      <w:r w:rsidR="005F79E0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чно</w:t>
      </w:r>
      <w:r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-заочно</w:t>
      </w:r>
      <w:r w:rsidR="007A7ACD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го</w:t>
      </w:r>
      <w:r w:rsidR="005E033B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заседания Закупочной комиссии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филиала ПАО «</w:t>
      </w:r>
      <w:r w:rsidR="00E0292A" w:rsidRPr="00E0292A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Россети Московский регион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» </w:t>
      </w:r>
      <w:r w:rsidR="00415761" w:rsidRP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>–</w:t>
      </w:r>
      <w:r w:rsidR="00CB5198" w:rsidRP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Северные электрические сети</w:t>
      </w:r>
      <w:r w:rsidR="00CB5198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bCs/>
          <w:kern w:val="36"/>
          <w:sz w:val="24"/>
          <w:szCs w:val="24"/>
          <w:lang w:eastAsia="en-US"/>
        </w:rPr>
        <w:t xml:space="preserve">по </w:t>
      </w:r>
      <w:r w:rsidR="003F3A19" w:rsidRPr="003F3A19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утверждению Извещений о проведении запросов </w:t>
      </w:r>
      <w:r w:rsidR="00431112" w:rsidRPr="00431112">
        <w:rPr>
          <w:rFonts w:ascii="Times New Roman" w:hAnsi="Times New Roman"/>
          <w:b/>
          <w:kern w:val="36"/>
          <w:sz w:val="24"/>
          <w:szCs w:val="24"/>
          <w:lang w:eastAsia="en-US"/>
        </w:rPr>
        <w:t xml:space="preserve">цен </w:t>
      </w:r>
      <w:r w:rsidR="00723C56" w:rsidRPr="00723C56">
        <w:rPr>
          <w:rFonts w:ascii="Times New Roman" w:hAnsi="Times New Roman"/>
          <w:b/>
          <w:bCs/>
          <w:iCs/>
          <w:kern w:val="36"/>
          <w:sz w:val="24"/>
          <w:szCs w:val="24"/>
          <w:lang w:eastAsia="en-US"/>
        </w:rPr>
        <w:t>по результатам предварительного отбора в электронной форме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678"/>
        <w:gridCol w:w="2835"/>
        <w:gridCol w:w="2693"/>
      </w:tblGrid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14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Место заседания</w:t>
            </w:r>
          </w:p>
        </w:tc>
        <w:tc>
          <w:tcPr>
            <w:tcW w:w="2835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заседания/ принятия решения</w:t>
            </w:r>
          </w:p>
        </w:tc>
        <w:tc>
          <w:tcPr>
            <w:tcW w:w="2693" w:type="dxa"/>
            <w:vAlign w:val="center"/>
          </w:tcPr>
          <w:p w:rsidR="00415761" w:rsidRPr="00415761" w:rsidRDefault="00415761" w:rsidP="00415761">
            <w:pPr>
              <w:keepNext/>
              <w:keepLines/>
              <w:ind w:left="-79" w:right="-52"/>
              <w:contextualSpacing/>
              <w:jc w:val="center"/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</w:pPr>
            <w:r w:rsidRPr="00415761">
              <w:rPr>
                <w:rFonts w:ascii="Times New Roman" w:eastAsia="Times New Roman" w:hAnsi="Times New Roman"/>
                <w:b/>
                <w:bCs/>
                <w:snapToGrid w:val="0"/>
                <w:sz w:val="22"/>
              </w:rPr>
              <w:t>Дата составления и подписания протокола</w:t>
            </w:r>
          </w:p>
        </w:tc>
      </w:tr>
      <w:tr w:rsidR="00415761" w:rsidRPr="00415761" w:rsidTr="00415761">
        <w:trPr>
          <w:trHeight w:val="255"/>
        </w:trPr>
        <w:tc>
          <w:tcPr>
            <w:tcW w:w="4678" w:type="dxa"/>
            <w:vAlign w:val="center"/>
          </w:tcPr>
          <w:p w:rsidR="00415761" w:rsidRPr="00415761" w:rsidRDefault="00EC6C1F" w:rsidP="00142F38">
            <w:pPr>
              <w:keepNext/>
              <w:keepLines/>
              <w:contextualSpacing/>
              <w:jc w:val="center"/>
              <w:rPr>
                <w:rFonts w:ascii="Times New Roman" w:eastAsia="Times New Roman" w:hAnsi="Times New Roman"/>
                <w:snapToGrid w:val="0"/>
                <w:sz w:val="22"/>
              </w:rPr>
            </w:pPr>
            <w:r w:rsidRPr="00EC6C1F">
              <w:rPr>
                <w:rFonts w:ascii="Times New Roman" w:eastAsia="Times New Roman" w:hAnsi="Times New Roman"/>
                <w:snapToGrid w:val="0"/>
                <w:sz w:val="22"/>
              </w:rPr>
              <w:t xml:space="preserve">Московская область, г. Химки, Коммунальный проезд, </w:t>
            </w:r>
            <w:r w:rsidR="00142F38">
              <w:rPr>
                <w:rFonts w:ascii="Times New Roman" w:eastAsia="Times New Roman" w:hAnsi="Times New Roman"/>
                <w:snapToGrid w:val="0"/>
                <w:sz w:val="22"/>
              </w:rPr>
              <w:t>стр. 8</w:t>
            </w:r>
          </w:p>
        </w:tc>
        <w:tc>
          <w:tcPr>
            <w:tcW w:w="2835" w:type="dxa"/>
            <w:vAlign w:val="center"/>
          </w:tcPr>
          <w:p w:rsidR="00415761" w:rsidRPr="004E0AD2" w:rsidRDefault="00CC56E0" w:rsidP="00EA76E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28</w:t>
            </w:r>
            <w:r w:rsidR="00BD24DB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A71422">
              <w:rPr>
                <w:rFonts w:ascii="Times New Roman" w:eastAsia="Times New Roman" w:hAnsi="Times New Roman"/>
                <w:b/>
                <w:snapToGrid w:val="0"/>
                <w:sz w:val="22"/>
              </w:rPr>
              <w:t>07</w:t>
            </w:r>
            <w:r w:rsidR="0041576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</w:t>
            </w:r>
            <w:r w:rsidR="00E55B11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  <w:tc>
          <w:tcPr>
            <w:tcW w:w="2693" w:type="dxa"/>
            <w:vAlign w:val="center"/>
          </w:tcPr>
          <w:p w:rsidR="00415761" w:rsidRPr="004E0AD2" w:rsidRDefault="00CC56E0" w:rsidP="00EA76E7">
            <w:pPr>
              <w:keepNext/>
              <w:keepLines/>
              <w:tabs>
                <w:tab w:val="left" w:pos="567"/>
                <w:tab w:val="left" w:pos="900"/>
              </w:tabs>
              <w:contextualSpacing/>
              <w:jc w:val="center"/>
              <w:rPr>
                <w:rFonts w:ascii="Times New Roman" w:eastAsia="Times New Roman" w:hAnsi="Times New Roman"/>
                <w:b/>
                <w:snapToGrid w:val="0"/>
                <w:sz w:val="22"/>
              </w:rPr>
            </w:pPr>
            <w:r>
              <w:rPr>
                <w:rFonts w:ascii="Times New Roman" w:eastAsia="Times New Roman" w:hAnsi="Times New Roman"/>
                <w:b/>
                <w:snapToGrid w:val="0"/>
                <w:sz w:val="22"/>
              </w:rPr>
              <w:t>28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</w:t>
            </w:r>
            <w:r w:rsidR="00A71422">
              <w:rPr>
                <w:rFonts w:ascii="Times New Roman" w:eastAsia="Times New Roman" w:hAnsi="Times New Roman"/>
                <w:b/>
                <w:snapToGrid w:val="0"/>
                <w:sz w:val="22"/>
              </w:rPr>
              <w:t>07</w:t>
            </w:r>
            <w:r w:rsidR="00A90019" w:rsidRPr="004E0AD2">
              <w:rPr>
                <w:rFonts w:ascii="Times New Roman" w:eastAsia="Times New Roman" w:hAnsi="Times New Roman"/>
                <w:b/>
                <w:snapToGrid w:val="0"/>
                <w:sz w:val="22"/>
              </w:rPr>
              <w:t>.202</w:t>
            </w:r>
            <w:r w:rsidR="00C7637F">
              <w:rPr>
                <w:rFonts w:ascii="Times New Roman" w:eastAsia="Times New Roman" w:hAnsi="Times New Roman"/>
                <w:b/>
                <w:snapToGrid w:val="0"/>
                <w:sz w:val="22"/>
              </w:rPr>
              <w:t>6</w:t>
            </w:r>
          </w:p>
        </w:tc>
      </w:tr>
    </w:tbl>
    <w:p w:rsidR="00CB5198" w:rsidRPr="00415761" w:rsidRDefault="00826827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НА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ЗАСЕДАНИИ </w:t>
      </w:r>
      <w:r w:rsidR="00CB5198" w:rsidRPr="00415761">
        <w:rPr>
          <w:rFonts w:ascii="Times New Roman" w:hAnsi="Times New Roman"/>
          <w:b/>
          <w:bCs/>
          <w:iCs/>
          <w:sz w:val="24"/>
          <w:szCs w:val="24"/>
          <w:lang w:eastAsia="en-US"/>
        </w:rPr>
        <w:t>ЗАКУПОЧНОЙ КОМИСИИ ПРИСУТСТВОВАЛИ</w:t>
      </w:r>
      <w:r w:rsidR="00CB5198" w:rsidRPr="00415761">
        <w:rPr>
          <w:rFonts w:ascii="Times New Roman" w:hAnsi="Times New Roman"/>
          <w:b/>
          <w:iCs/>
          <w:sz w:val="24"/>
          <w:szCs w:val="24"/>
          <w:lang w:eastAsia="en-US"/>
        </w:rPr>
        <w:t>:</w:t>
      </w:r>
    </w:p>
    <w:p w:rsidR="00C450B3" w:rsidRDefault="00C450B3" w:rsidP="00C450B3">
      <w:pPr>
        <w:jc w:val="both"/>
        <w:rPr>
          <w:rFonts w:ascii="Times New Roman" w:hAnsi="Times New Roman"/>
          <w:b/>
          <w:iCs/>
          <w:sz w:val="24"/>
          <w:szCs w:val="24"/>
          <w:lang w:eastAsia="en-US"/>
        </w:rPr>
      </w:pPr>
      <w:r>
        <w:rPr>
          <w:rFonts w:ascii="Times New Roman" w:hAnsi="Times New Roman"/>
          <w:b/>
          <w:iCs/>
          <w:sz w:val="24"/>
          <w:szCs w:val="24"/>
          <w:lang w:eastAsia="en-US"/>
        </w:rPr>
        <w:t>Заместител</w:t>
      </w:r>
      <w:r w:rsidR="00E4689C">
        <w:rPr>
          <w:rFonts w:ascii="Times New Roman" w:hAnsi="Times New Roman"/>
          <w:b/>
          <w:iCs/>
          <w:sz w:val="24"/>
          <w:szCs w:val="24"/>
          <w:lang w:eastAsia="en-US"/>
        </w:rPr>
        <w:t>ь</w:t>
      </w:r>
      <w:r>
        <w:rPr>
          <w:rFonts w:ascii="Times New Roman" w:hAnsi="Times New Roman"/>
          <w:b/>
          <w:iCs/>
          <w:sz w:val="24"/>
          <w:szCs w:val="24"/>
          <w:lang w:eastAsia="en-US"/>
        </w:rPr>
        <w:t xml:space="preserve"> Председателя Закупочной комиссии:</w:t>
      </w:r>
    </w:p>
    <w:p w:rsidR="00517AB0" w:rsidRDefault="00517AB0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Титов Андрей Владимирович – Директор по логистике и МТО – начальник управления филиала ПАО «Россети Московский регион» – Северные электрические сети;</w:t>
      </w:r>
    </w:p>
    <w:p w:rsidR="000C70C2" w:rsidRDefault="000C70C2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Бабич Алексей Иванович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-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Директор по логистике и МТО – начальник управления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0C70C2">
        <w:rPr>
          <w:rFonts w:ascii="Times New Roman" w:hAnsi="Times New Roman"/>
          <w:bCs/>
          <w:iCs/>
          <w:sz w:val="24"/>
          <w:szCs w:val="24"/>
          <w:lang w:eastAsia="en-US"/>
        </w:rPr>
        <w:t>филиала ПАО «Россети Московский регион» – Северные электрические сети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BB388C" w:rsidRPr="00C42A18" w:rsidRDefault="00BB388C" w:rsidP="00BB388C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Ножкин Алексей Михайлович – Заместитель начальника управления логистики филиала ПАО «Россети Московский регион» – Северные электрические сети;</w:t>
      </w:r>
    </w:p>
    <w:p w:rsidR="00C42A18" w:rsidRPr="003F39D0" w:rsidRDefault="00C42A18" w:rsidP="00C42A18">
      <w:pPr>
        <w:jc w:val="both"/>
        <w:rPr>
          <w:rFonts w:ascii="Times New Roman" w:hAnsi="Times New Roman"/>
          <w:b/>
          <w:bCs/>
          <w:iCs/>
          <w:sz w:val="24"/>
          <w:szCs w:val="24"/>
          <w:lang w:eastAsia="en-US"/>
        </w:rPr>
      </w:pPr>
      <w:r w:rsidRPr="003F39D0">
        <w:rPr>
          <w:rFonts w:ascii="Times New Roman" w:hAnsi="Times New Roman"/>
          <w:b/>
          <w:bCs/>
          <w:iCs/>
          <w:sz w:val="24"/>
          <w:szCs w:val="24"/>
          <w:lang w:eastAsia="en-US"/>
        </w:rPr>
        <w:t>Члены Закупочной комиссии:</w:t>
      </w:r>
    </w:p>
    <w:p w:rsidR="00C42A18" w:rsidRP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Макурин Владимир Михайлович – Заместитель директора по технологическому присоединению;</w:t>
      </w:r>
    </w:p>
    <w:p w:rsidR="00C42A18" w:rsidRP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Осипов Иван Васильевич – Заместитель начальника управления капитального строительства филиала ПАО «Россети Московский регион» – Северные электрические сети;</w:t>
      </w:r>
    </w:p>
    <w:p w:rsidR="00C42A18" w:rsidRDefault="00C42A18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C42A18">
        <w:rPr>
          <w:rFonts w:ascii="Times New Roman" w:hAnsi="Times New Roman"/>
          <w:bCs/>
          <w:iCs/>
          <w:sz w:val="24"/>
          <w:szCs w:val="24"/>
          <w:lang w:eastAsia="en-US"/>
        </w:rPr>
        <w:t>Жук Денис Станиславович – Заместитель директора по капитальному строительству – начальник управления филиала ПАО «Россети Московский регион» – Северные электрические сети;</w:t>
      </w:r>
    </w:p>
    <w:p w:rsidR="00B426FA" w:rsidRDefault="00B426FA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Дементьев Дмитрий Николаевич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заместитель главного инженера по высоковольтным сетям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B426FA" w:rsidRDefault="00B426FA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Ганш Инна Юрьевна –</w:t>
      </w:r>
      <w:r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</w:t>
      </w:r>
      <w:r w:rsidRPr="00B426FA">
        <w:rPr>
          <w:rFonts w:ascii="Times New Roman" w:hAnsi="Times New Roman"/>
          <w:bCs/>
          <w:iCs/>
          <w:sz w:val="24"/>
          <w:szCs w:val="24"/>
          <w:lang w:eastAsia="en-US"/>
        </w:rPr>
        <w:t>начальник фина</w:t>
      </w:r>
      <w:r w:rsidR="00877641">
        <w:rPr>
          <w:rFonts w:ascii="Times New Roman" w:hAnsi="Times New Roman"/>
          <w:bCs/>
          <w:iCs/>
          <w:sz w:val="24"/>
          <w:szCs w:val="24"/>
          <w:lang w:eastAsia="en-US"/>
        </w:rPr>
        <w:t>нсово-экономического управления;</w:t>
      </w:r>
    </w:p>
    <w:p w:rsidR="00877641" w:rsidRDefault="00877641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877641">
        <w:rPr>
          <w:rFonts w:ascii="Times New Roman" w:hAnsi="Times New Roman"/>
          <w:bCs/>
          <w:iCs/>
          <w:sz w:val="24"/>
          <w:szCs w:val="24"/>
          <w:lang w:eastAsia="en-US"/>
        </w:rPr>
        <w:t>Пезов Павел Михайлович – Заместитель главного инженера по распределительным сетям</w:t>
      </w:r>
      <w:r w:rsidR="003E1D93">
        <w:rPr>
          <w:rFonts w:ascii="Times New Roman" w:hAnsi="Times New Roman"/>
          <w:bCs/>
          <w:iCs/>
          <w:sz w:val="24"/>
          <w:szCs w:val="24"/>
          <w:lang w:eastAsia="en-US"/>
        </w:rPr>
        <w:t>;</w:t>
      </w:r>
    </w:p>
    <w:p w:rsidR="003E1D93" w:rsidRDefault="003E1D93" w:rsidP="00C42A18">
      <w:pPr>
        <w:jc w:val="both"/>
        <w:rPr>
          <w:rFonts w:ascii="Times New Roman" w:hAnsi="Times New Roman"/>
          <w:bCs/>
          <w:iCs/>
          <w:sz w:val="24"/>
          <w:szCs w:val="24"/>
          <w:lang w:eastAsia="en-US"/>
        </w:rPr>
      </w:pPr>
      <w:r w:rsidRPr="003E1D93">
        <w:rPr>
          <w:rFonts w:ascii="Times New Roman" w:hAnsi="Times New Roman"/>
          <w:bCs/>
          <w:iCs/>
          <w:sz w:val="24"/>
          <w:szCs w:val="24"/>
          <w:lang w:eastAsia="en-US"/>
        </w:rPr>
        <w:t>Скворцов Роман Васильевич – главный специалист отдела правового обеспечения.</w:t>
      </w:r>
    </w:p>
    <w:p w:rsidR="00415761" w:rsidRPr="00415761" w:rsidRDefault="00415761" w:rsidP="00C42A18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Ответственный секретарь </w:t>
      </w:r>
      <w:r w:rsidR="001B6529">
        <w:rPr>
          <w:rFonts w:ascii="Times New Roman" w:hAnsi="Times New Roman"/>
          <w:b/>
          <w:bCs/>
          <w:sz w:val="24"/>
          <w:szCs w:val="24"/>
          <w:lang w:eastAsia="en-US"/>
        </w:rPr>
        <w:t xml:space="preserve">Закупочной </w:t>
      </w:r>
      <w:r w:rsidR="00ED0B20">
        <w:rPr>
          <w:rFonts w:ascii="Times New Roman" w:hAnsi="Times New Roman"/>
          <w:b/>
          <w:bCs/>
          <w:sz w:val="24"/>
          <w:szCs w:val="24"/>
          <w:lang w:eastAsia="en-US"/>
        </w:rPr>
        <w:t>комиссии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(</w:t>
      </w:r>
      <w:r>
        <w:rPr>
          <w:rFonts w:ascii="Times New Roman" w:hAnsi="Times New Roman"/>
          <w:b/>
          <w:bCs/>
          <w:sz w:val="24"/>
          <w:szCs w:val="24"/>
          <w:lang w:eastAsia="en-US"/>
        </w:rPr>
        <w:t>без права</w:t>
      </w: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 xml:space="preserve"> голоса):</w:t>
      </w:r>
    </w:p>
    <w:p w:rsidR="003F39D0" w:rsidRPr="00F14F10" w:rsidRDefault="00A61BED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Тихомирова Вера Олеговна</w:t>
      </w:r>
      <w:r w:rsidR="00B93E23">
        <w:rPr>
          <w:rFonts w:ascii="Times New Roman" w:hAnsi="Times New Roman"/>
          <w:sz w:val="24"/>
          <w:szCs w:val="24"/>
          <w:lang w:eastAsia="en-US"/>
        </w:rPr>
        <w:t xml:space="preserve"> – Г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 xml:space="preserve">лавный специалист сектора по организации закупок 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8C404B" w:rsidRPr="008C404B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– Северные электрические сети</w:t>
      </w:r>
      <w:r w:rsidR="00CB5198" w:rsidRPr="00CB5198">
        <w:rPr>
          <w:rFonts w:ascii="Times New Roman" w:hAnsi="Times New Roman"/>
          <w:sz w:val="24"/>
          <w:szCs w:val="24"/>
          <w:lang w:eastAsia="en-US"/>
        </w:rPr>
        <w:t>.</w:t>
      </w:r>
    </w:p>
    <w:p w:rsidR="00415761" w:rsidRPr="00CB5198" w:rsidRDefault="00415761" w:rsidP="008C404B">
      <w:pPr>
        <w:jc w:val="both"/>
        <w:rPr>
          <w:rFonts w:ascii="Times New Roman" w:hAnsi="Times New Roman"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СЛУШАЛИ:</w:t>
      </w:r>
    </w:p>
    <w:p w:rsidR="003E1D93" w:rsidRDefault="004E0AD2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Тихомирову В.О.</w:t>
      </w:r>
      <w:r w:rsidR="00415761" w:rsidRP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>
        <w:rPr>
          <w:rFonts w:ascii="Times New Roman" w:hAnsi="Times New Roman"/>
          <w:b/>
          <w:sz w:val="24"/>
          <w:szCs w:val="24"/>
          <w:lang w:eastAsia="en-US"/>
        </w:rPr>
        <w:t xml:space="preserve">– 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Главного специалиста сектора по организации закупок филиала </w:t>
      </w:r>
      <w:r w:rsidR="00FC5B72" w:rsidRPr="00FC5B72">
        <w:rPr>
          <w:rFonts w:ascii="Times New Roman" w:hAnsi="Times New Roman"/>
          <w:bCs/>
          <w:iCs/>
          <w:sz w:val="24"/>
          <w:szCs w:val="24"/>
          <w:lang w:eastAsia="en-US"/>
        </w:rPr>
        <w:t>ПАО «Россети Московский регион»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</w:t>
      </w:r>
      <w:r w:rsidR="00415761" w:rsidRPr="00415761">
        <w:rPr>
          <w:rFonts w:ascii="Times New Roman" w:hAnsi="Times New Roman"/>
          <w:bCs/>
          <w:sz w:val="24"/>
          <w:szCs w:val="24"/>
          <w:lang w:eastAsia="en-US"/>
        </w:rPr>
        <w:t>–</w:t>
      </w:r>
      <w:r w:rsidR="00415761">
        <w:rPr>
          <w:rFonts w:ascii="Times New Roman" w:hAnsi="Times New Roman"/>
          <w:sz w:val="24"/>
          <w:szCs w:val="24"/>
          <w:lang w:eastAsia="en-US"/>
        </w:rPr>
        <w:t xml:space="preserve"> Северные электрические сети.</w:t>
      </w:r>
    </w:p>
    <w:p w:rsidR="003E1D93" w:rsidRPr="003E1D93" w:rsidRDefault="003E1D93" w:rsidP="003E1D93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ЗАОЧНОЕ ГОЛОСОВАНИЕ ПО ОПРОСНЫМ ЛИСТАМ:</w:t>
      </w:r>
    </w:p>
    <w:p w:rsidR="003E1D93" w:rsidRPr="003E1D93" w:rsidRDefault="003E1D93" w:rsidP="003E1D93">
      <w:pPr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3E1D93">
        <w:rPr>
          <w:rFonts w:ascii="Times New Roman" w:hAnsi="Times New Roman"/>
          <w:b/>
          <w:sz w:val="24"/>
          <w:szCs w:val="24"/>
          <w:lang w:eastAsia="en-US"/>
        </w:rPr>
        <w:t>ЧЛЕНЫ ЗАКУПОЧНОЙ КОМИССИИ:</w:t>
      </w:r>
    </w:p>
    <w:p w:rsidR="003E1D93" w:rsidRDefault="003E1D93" w:rsidP="003E1D93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3E1D93">
        <w:rPr>
          <w:rFonts w:ascii="Times New Roman" w:hAnsi="Times New Roman"/>
          <w:sz w:val="24"/>
          <w:szCs w:val="24"/>
          <w:lang w:eastAsia="en-US"/>
        </w:rPr>
        <w:t>1)   Гусев Константин Витальевич – Начальник управления организации конкурсных закупок ПАО «Россети Московский регион».</w:t>
      </w:r>
    </w:p>
    <w:p w:rsidR="00415761" w:rsidRPr="00415761" w:rsidRDefault="00415761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bCs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bCs/>
          <w:sz w:val="24"/>
          <w:szCs w:val="24"/>
          <w:lang w:eastAsia="en-US"/>
        </w:rPr>
        <w:t>ВОПРОСЫ ЗАСЕДАНИЯ:</w:t>
      </w:r>
    </w:p>
    <w:p w:rsidR="00415761" w:rsidRPr="00415761" w:rsidRDefault="00415761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415761">
        <w:rPr>
          <w:rFonts w:ascii="Times New Roman" w:hAnsi="Times New Roman"/>
          <w:sz w:val="24"/>
          <w:szCs w:val="24"/>
          <w:lang w:eastAsia="en-US"/>
        </w:rPr>
        <w:t xml:space="preserve">Об утверждении Извещений о проведении запросов </w:t>
      </w:r>
      <w:r w:rsidR="00431112" w:rsidRPr="00431112">
        <w:rPr>
          <w:rFonts w:ascii="Times New Roman" w:hAnsi="Times New Roman"/>
          <w:sz w:val="24"/>
          <w:szCs w:val="24"/>
          <w:lang w:eastAsia="en-US"/>
        </w:rPr>
        <w:t>цен</w:t>
      </w:r>
      <w:r w:rsidR="00414C5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и Руководства</w:t>
      </w:r>
      <w:r w:rsidR="00414C53" w:rsidRPr="00414C53">
        <w:rPr>
          <w:rFonts w:ascii="Times New Roman" w:hAnsi="Times New Roman"/>
          <w:bCs/>
          <w:iCs/>
          <w:sz w:val="24"/>
          <w:szCs w:val="24"/>
          <w:lang w:eastAsia="en-US"/>
        </w:rPr>
        <w:t xml:space="preserve"> по экспертной оценке,</w:t>
      </w:r>
      <w:r w:rsidRPr="00415761">
        <w:rPr>
          <w:rFonts w:ascii="Times New Roman" w:hAnsi="Times New Roman"/>
          <w:sz w:val="24"/>
          <w:szCs w:val="24"/>
          <w:lang w:eastAsia="en-US"/>
        </w:rPr>
        <w:t xml:space="preserve"> по лотам согласно приложению 1 к настоящему протоколу. </w:t>
      </w:r>
    </w:p>
    <w:p w:rsidR="005E033B" w:rsidRPr="00415761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415761">
        <w:rPr>
          <w:rFonts w:ascii="Times New Roman" w:hAnsi="Times New Roman"/>
          <w:b/>
          <w:sz w:val="24"/>
          <w:szCs w:val="24"/>
          <w:lang w:eastAsia="en-US"/>
        </w:rPr>
        <w:t>РЕШИЛИ:</w:t>
      </w:r>
    </w:p>
    <w:p w:rsidR="005E033B" w:rsidRPr="00CB5198" w:rsidRDefault="005E033B" w:rsidP="00A36340">
      <w:pPr>
        <w:spacing w:after="120"/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1.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 xml:space="preserve">Утвердить Извещения о проведении запросов </w:t>
      </w:r>
      <w:r w:rsidR="00414C53">
        <w:rPr>
          <w:rFonts w:ascii="Times New Roman" w:hAnsi="Times New Roman"/>
          <w:sz w:val="24"/>
          <w:szCs w:val="24"/>
          <w:lang w:eastAsia="en-US"/>
        </w:rPr>
        <w:t xml:space="preserve">цен и </w:t>
      </w:r>
      <w:r w:rsidR="00414C53" w:rsidRPr="00414C53">
        <w:rPr>
          <w:rFonts w:ascii="Times New Roman" w:hAnsi="Times New Roman"/>
          <w:sz w:val="24"/>
          <w:szCs w:val="24"/>
          <w:lang w:eastAsia="en-US"/>
        </w:rPr>
        <w:t xml:space="preserve">Руководства по экспертной оценке </w:t>
      </w:r>
      <w:r w:rsidR="008C404B" w:rsidRPr="008C404B">
        <w:rPr>
          <w:rFonts w:ascii="Times New Roman" w:hAnsi="Times New Roman"/>
          <w:sz w:val="24"/>
          <w:szCs w:val="24"/>
          <w:lang w:eastAsia="en-US"/>
        </w:rPr>
        <w:t>по лотам согласно приложению 1 к настоящему протоколу.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 </w:t>
      </w:r>
    </w:p>
    <w:p w:rsidR="00944962" w:rsidRPr="00FE7EA9" w:rsidRDefault="005E033B" w:rsidP="008C404B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РЕЗУЛЬТАТЫ ГОЛОСОВАНИЯ: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«За»</w:t>
      </w:r>
      <w:r w:rsidR="00517AB0">
        <w:rPr>
          <w:rFonts w:ascii="Times New Roman" w:hAnsi="Times New Roman"/>
          <w:sz w:val="24"/>
          <w:szCs w:val="24"/>
          <w:lang w:eastAsia="en-US"/>
        </w:rPr>
        <w:t xml:space="preserve"> «11</w:t>
      </w:r>
      <w:r w:rsidRPr="00CB5198">
        <w:rPr>
          <w:rFonts w:ascii="Times New Roman" w:hAnsi="Times New Roman"/>
          <w:sz w:val="24"/>
          <w:szCs w:val="24"/>
          <w:lang w:eastAsia="en-US"/>
        </w:rPr>
        <w:t xml:space="preserve">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5E033B" w:rsidRPr="00CB5198" w:rsidRDefault="00CB5198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«Против»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</w:p>
    <w:p w:rsidR="00944962" w:rsidRDefault="00CB5198" w:rsidP="00A36340">
      <w:pPr>
        <w:spacing w:after="120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 xml:space="preserve">«Воздержалось» «0» </w:t>
      </w:r>
      <w:r w:rsidR="005E033B" w:rsidRPr="00CB5198">
        <w:rPr>
          <w:rFonts w:ascii="Times New Roman" w:hAnsi="Times New Roman"/>
          <w:sz w:val="24"/>
          <w:szCs w:val="24"/>
          <w:lang w:eastAsia="en-US"/>
        </w:rPr>
        <w:t>членов Закупочной комиссии.</w:t>
      </w:r>
      <w:r w:rsidR="005E033B" w:rsidRPr="005E033B">
        <w:rPr>
          <w:rFonts w:ascii="Times New Roman" w:hAnsi="Times New Roman"/>
          <w:b/>
          <w:sz w:val="24"/>
          <w:szCs w:val="24"/>
          <w:lang w:eastAsia="en-US"/>
        </w:rPr>
        <w:t xml:space="preserve"> </w:t>
      </w:r>
    </w:p>
    <w:p w:rsidR="00CB5198" w:rsidRPr="00FC712B" w:rsidRDefault="005E033B" w:rsidP="00A36340">
      <w:pPr>
        <w:pStyle w:val="ab"/>
        <w:numPr>
          <w:ilvl w:val="0"/>
          <w:numId w:val="14"/>
        </w:numPr>
        <w:tabs>
          <w:tab w:val="left" w:pos="567"/>
        </w:tabs>
        <w:ind w:left="0" w:firstLine="0"/>
        <w:rPr>
          <w:rFonts w:ascii="Times New Roman" w:hAnsi="Times New Roman"/>
          <w:b/>
          <w:sz w:val="24"/>
          <w:szCs w:val="24"/>
          <w:lang w:eastAsia="en-US"/>
        </w:rPr>
      </w:pPr>
      <w:r w:rsidRPr="008C404B">
        <w:rPr>
          <w:rFonts w:ascii="Times New Roman" w:hAnsi="Times New Roman"/>
          <w:b/>
          <w:sz w:val="24"/>
          <w:szCs w:val="24"/>
          <w:lang w:eastAsia="en-US"/>
        </w:rPr>
        <w:t>ПОДПИСИ: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835"/>
        <w:gridCol w:w="1985"/>
        <w:gridCol w:w="3118"/>
        <w:gridCol w:w="2268"/>
      </w:tblGrid>
      <w:tr w:rsidR="00517AB0" w:rsidRPr="005E033B" w:rsidTr="008C404B">
        <w:trPr>
          <w:cantSplit/>
          <w:trHeight w:val="688"/>
        </w:trPr>
        <w:tc>
          <w:tcPr>
            <w:tcW w:w="2835" w:type="dxa"/>
            <w:vAlign w:val="center"/>
          </w:tcPr>
          <w:p w:rsidR="00517AB0" w:rsidRPr="00CB519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Заместитель председателя </w:t>
            </w: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Закупочной комиссии:</w:t>
            </w:r>
          </w:p>
        </w:tc>
        <w:tc>
          <w:tcPr>
            <w:tcW w:w="1985" w:type="dxa"/>
            <w:vAlign w:val="center"/>
          </w:tcPr>
          <w:p w:rsidR="00517AB0" w:rsidRPr="00D97C42" w:rsidRDefault="00517AB0" w:rsidP="00517AB0">
            <w:pPr>
              <w:ind w:left="-108" w:right="-108"/>
              <w:jc w:val="center"/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eastAsia="en-US"/>
              </w:rPr>
              <w:t>Титов А.В.</w:t>
            </w:r>
          </w:p>
        </w:tc>
        <w:tc>
          <w:tcPr>
            <w:tcW w:w="3118" w:type="dxa"/>
            <w:vAlign w:val="center"/>
          </w:tcPr>
          <w:p w:rsidR="00517AB0" w:rsidRPr="00CB519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Д</w:t>
            </w:r>
            <w:r w:rsidRPr="00FE12B5"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>иректор по логистике и МТ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  <w:lang w:eastAsia="en-US"/>
              </w:rPr>
              <w:t xml:space="preserve">О – начальник управления </w:t>
            </w:r>
          </w:p>
        </w:tc>
        <w:tc>
          <w:tcPr>
            <w:tcW w:w="2268" w:type="dxa"/>
            <w:vAlign w:val="center"/>
          </w:tcPr>
          <w:p w:rsidR="00517AB0" w:rsidRPr="00CB5198" w:rsidRDefault="00517AB0" w:rsidP="00517AB0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D97C42" w:rsidRPr="005E033B" w:rsidTr="008C404B">
        <w:trPr>
          <w:trHeight w:val="698"/>
        </w:trPr>
        <w:tc>
          <w:tcPr>
            <w:tcW w:w="2835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CB5198">
              <w:rPr>
                <w:rFonts w:ascii="Times New Roman" w:hAnsi="Times New Roman"/>
                <w:sz w:val="24"/>
                <w:szCs w:val="24"/>
                <w:lang w:eastAsia="en-US"/>
              </w:rPr>
              <w:t>Секретарь Закупочной  комиссии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:</w:t>
            </w:r>
          </w:p>
        </w:tc>
        <w:tc>
          <w:tcPr>
            <w:tcW w:w="1985" w:type="dxa"/>
            <w:vAlign w:val="center"/>
          </w:tcPr>
          <w:p w:rsidR="00D97C42" w:rsidRPr="00480851" w:rsidRDefault="00CC68F8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val="en-US"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Тихомирова В.О. </w:t>
            </w:r>
          </w:p>
        </w:tc>
        <w:tc>
          <w:tcPr>
            <w:tcW w:w="3118" w:type="dxa"/>
            <w:vAlign w:val="center"/>
          </w:tcPr>
          <w:p w:rsidR="00D97C42" w:rsidRPr="00CB5198" w:rsidRDefault="00D97C42" w:rsidP="008C404B">
            <w:pPr>
              <w:ind w:left="-108" w:right="-108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Главный специалист сектора по организации закупок</w:t>
            </w:r>
          </w:p>
        </w:tc>
        <w:tc>
          <w:tcPr>
            <w:tcW w:w="2268" w:type="dxa"/>
            <w:vAlign w:val="center"/>
          </w:tcPr>
          <w:p w:rsidR="00D97C42" w:rsidRPr="00CB5198" w:rsidRDefault="00D97C42" w:rsidP="00D97C42">
            <w:pPr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5E033B" w:rsidRPr="00CB5198" w:rsidRDefault="005E033B" w:rsidP="008C404B">
      <w:p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Приложения:</w:t>
      </w:r>
    </w:p>
    <w:p w:rsidR="005E033B" w:rsidRPr="00CB5198" w:rsidRDefault="005E033B" w:rsidP="008C404B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Перечень закупок к утверждению Закупочной комиссией;</w:t>
      </w:r>
    </w:p>
    <w:p w:rsidR="00AA65A5" w:rsidRDefault="005E033B" w:rsidP="006F7C30">
      <w:pPr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  <w:lang w:eastAsia="en-US"/>
        </w:rPr>
      </w:pPr>
      <w:r w:rsidRPr="00CB5198">
        <w:rPr>
          <w:rFonts w:ascii="Times New Roman" w:hAnsi="Times New Roman"/>
          <w:sz w:val="24"/>
          <w:szCs w:val="24"/>
          <w:lang w:eastAsia="en-US"/>
        </w:rPr>
        <w:t>Лист регистрации членов Закупочной комиссии.</w:t>
      </w:r>
    </w:p>
    <w:p w:rsidR="00D97C42" w:rsidRPr="00CC413F" w:rsidRDefault="00D97C42" w:rsidP="00D97C42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lastRenderedPageBreak/>
        <w:t xml:space="preserve">Приложение №1 </w:t>
      </w:r>
    </w:p>
    <w:p w:rsidR="00A24F95" w:rsidRDefault="00D97C42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к Протоколу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CC56E0">
        <w:rPr>
          <w:rFonts w:ascii="Times New Roman" w:hAnsi="Times New Roman"/>
          <w:i/>
          <w:sz w:val="22"/>
          <w:szCs w:val="24"/>
          <w:lang w:eastAsia="en-US"/>
        </w:rPr>
        <w:t>50</w:t>
      </w:r>
      <w:r w:rsidR="006A1606" w:rsidRPr="004E0AD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C80317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C21C4C"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от «</w:t>
      </w:r>
      <w:r w:rsidR="00CC56E0">
        <w:rPr>
          <w:rFonts w:ascii="Times New Roman" w:hAnsi="Times New Roman"/>
          <w:i/>
          <w:sz w:val="22"/>
          <w:szCs w:val="24"/>
          <w:lang w:eastAsia="en-US"/>
        </w:rPr>
        <w:t>28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 xml:space="preserve">» </w:t>
      </w:r>
      <w:r w:rsidR="00A71422">
        <w:rPr>
          <w:rFonts w:ascii="Times New Roman" w:hAnsi="Times New Roman"/>
          <w:i/>
          <w:sz w:val="22"/>
          <w:szCs w:val="24"/>
          <w:lang w:eastAsia="en-US"/>
        </w:rPr>
        <w:t>июл</w:t>
      </w:r>
      <w:r w:rsidR="00145FA9">
        <w:rPr>
          <w:rFonts w:ascii="Times New Roman" w:hAnsi="Times New Roman"/>
          <w:i/>
          <w:sz w:val="22"/>
          <w:szCs w:val="24"/>
          <w:lang w:eastAsia="en-US"/>
        </w:rPr>
        <w:t>я</w:t>
      </w:r>
      <w:r w:rsidR="00A90019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 w:rsidRPr="00CC413F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 w:rsidRPr="00CC413F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C413F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8E4D06" w:rsidRDefault="008E4D06" w:rsidP="008E4D0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1267DF" w:rsidRDefault="00C673C6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Перечень закупок к утверждению Закупочной комиссией</w:t>
      </w:r>
    </w:p>
    <w:p w:rsidR="00A24F95" w:rsidRDefault="00A24F95" w:rsidP="009C1B8E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Style w:val="ad"/>
        <w:tblW w:w="10229" w:type="dxa"/>
        <w:jc w:val="center"/>
        <w:tblLook w:val="04A0" w:firstRow="1" w:lastRow="0" w:firstColumn="1" w:lastColumn="0" w:noHBand="0" w:noVBand="1"/>
      </w:tblPr>
      <w:tblGrid>
        <w:gridCol w:w="2279"/>
        <w:gridCol w:w="7950"/>
      </w:tblGrid>
      <w:tr w:rsidR="00C673C6" w:rsidRPr="00043E27" w:rsidTr="00B76D43">
        <w:trPr>
          <w:trHeight w:val="545"/>
          <w:jc w:val="center"/>
        </w:trPr>
        <w:tc>
          <w:tcPr>
            <w:tcW w:w="2279" w:type="dxa"/>
            <w:vAlign w:val="center"/>
          </w:tcPr>
          <w:p w:rsidR="00C673C6" w:rsidRPr="00BD41E0" w:rsidRDefault="00C673C6" w:rsidP="00043E27">
            <w:pPr>
              <w:jc w:val="center"/>
              <w:rPr>
                <w:rFonts w:ascii="Times New Roman" w:hAnsi="Times New Roman"/>
                <w:sz w:val="20"/>
              </w:rPr>
            </w:pPr>
            <w:r w:rsidRPr="00BD41E0">
              <w:rPr>
                <w:rFonts w:ascii="Times New Roman" w:hAnsi="Times New Roman"/>
                <w:sz w:val="20"/>
              </w:rPr>
              <w:t>Номер закупки</w:t>
            </w:r>
          </w:p>
          <w:p w:rsidR="00C673C6" w:rsidRPr="00BD41E0" w:rsidRDefault="00C673C6" w:rsidP="00043E27">
            <w:pPr>
              <w:jc w:val="center"/>
              <w:rPr>
                <w:rFonts w:ascii="Times New Roman" w:hAnsi="Times New Roman"/>
                <w:sz w:val="20"/>
              </w:rPr>
            </w:pPr>
            <w:r w:rsidRPr="00BD41E0">
              <w:rPr>
                <w:rFonts w:ascii="Times New Roman" w:hAnsi="Times New Roman"/>
                <w:sz w:val="20"/>
              </w:rPr>
              <w:t xml:space="preserve">(ID номер ЗНТ из </w:t>
            </w:r>
            <w:r w:rsidR="00FB5906" w:rsidRPr="00BD41E0">
              <w:rPr>
                <w:rFonts w:ascii="Times New Roman" w:hAnsi="Times New Roman"/>
                <w:sz w:val="20"/>
              </w:rPr>
              <w:t>SAP</w:t>
            </w:r>
            <w:r w:rsidRPr="00BD41E0">
              <w:rPr>
                <w:rFonts w:ascii="Times New Roman" w:hAnsi="Times New Roman"/>
                <w:sz w:val="20"/>
              </w:rPr>
              <w:t>)</w:t>
            </w:r>
          </w:p>
        </w:tc>
        <w:tc>
          <w:tcPr>
            <w:tcW w:w="7950" w:type="dxa"/>
            <w:vAlign w:val="center"/>
          </w:tcPr>
          <w:p w:rsidR="00C673C6" w:rsidRPr="00BD41E0" w:rsidRDefault="00C673C6" w:rsidP="00043E27">
            <w:pPr>
              <w:jc w:val="center"/>
              <w:rPr>
                <w:rFonts w:ascii="Times New Roman" w:hAnsi="Times New Roman"/>
                <w:sz w:val="20"/>
              </w:rPr>
            </w:pPr>
            <w:r w:rsidRPr="00BD41E0">
              <w:rPr>
                <w:rFonts w:ascii="Times New Roman" w:hAnsi="Times New Roman"/>
                <w:sz w:val="20"/>
              </w:rPr>
              <w:t>Наименование лота</w:t>
            </w:r>
          </w:p>
        </w:tc>
      </w:tr>
      <w:tr w:rsidR="00CC56E0" w:rsidRPr="00043E27" w:rsidTr="00CD0AEC">
        <w:trPr>
          <w:trHeight w:val="849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081-0027306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ПИР,СМР,ПНР полным иждивением Подрядчика по титулу: Строительство КЛ-6 кВ от СТП-6/0,4 кВ № 3229 от точки врезки т. 1 до т. 2 (взамен существующих) для освобождения земельного участка заявителя, в. т.ч. ПИР, МО, Солнечногорский р-н</w:t>
            </w:r>
          </w:p>
        </w:tc>
      </w:tr>
      <w:tr w:rsidR="00CC56E0" w:rsidRPr="00043E27" w:rsidTr="00CD0AEC">
        <w:trPr>
          <w:trHeight w:val="548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081-0025695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ВЛИ-0,38 кВ от ф.1 "Коттеджи" от ТП-6/0,4кВ № 799, ПС №140 "Радищево". В т.ч. ПИР, МО, Солнечногорский р-н, д. Муравьево д.18</w:t>
            </w:r>
          </w:p>
        </w:tc>
      </w:tr>
      <w:tr w:rsidR="00CC56E0" w:rsidRPr="00043E27" w:rsidTr="00CD0AEC">
        <w:trPr>
          <w:trHeight w:val="773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081-0025696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ВЛИ-0,38 кВ ф. от ТП-10/0,4 кВ №760 до оп.19, ПС №756 "Сенеж", в т.ч. ПИР, МО, Солнечногорский р-н, д. Снопово</w:t>
            </w:r>
          </w:p>
        </w:tc>
      </w:tr>
      <w:tr w:rsidR="00CC56E0" w:rsidRPr="00043E27" w:rsidTr="00CD0AEC">
        <w:trPr>
          <w:trHeight w:val="392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081-0026653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СМР, ПНР, оборудование (2 ПК) по титулу: Строительство ТП-6/0,4кВ, ВЛЗ-6кВ от ВЛЗ-6кВ ф. 583 ПС №311 "Шуколово", ВЛИ-0,38 кВ, РЛР, в т.ч. ПИР, МО, Дмитровский р-н, п. Федоровка</w:t>
            </w:r>
          </w:p>
        </w:tc>
      </w:tr>
      <w:tr w:rsidR="00CC56E0" w:rsidRPr="00043E27" w:rsidTr="00CD0AEC">
        <w:trPr>
          <w:trHeight w:val="768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081-0026786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Мытищинскому району по приказу № 1432 от 24.04.2026 г. (2 объекта )</w:t>
            </w:r>
          </w:p>
        </w:tc>
      </w:tr>
      <w:tr w:rsidR="00CC56E0" w:rsidRPr="00043E27" w:rsidTr="00CD0AEC">
        <w:trPr>
          <w:trHeight w:val="836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081-0026929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СМР, ПНР полным иждивением Подрядчика (2ПК) по титулу: Реконструкция ТП-10/0,4кВ № 1106 (замена ТП и трансформатора на ТП с трансформатором 400 кВА), ПС №675 "Голубая", в т.ч. ПИР, МО, Солнечногорский р-н, д. Жилино</w:t>
            </w:r>
          </w:p>
        </w:tc>
      </w:tr>
      <w:tr w:rsidR="00CC56E0" w:rsidRPr="00043E27" w:rsidTr="00CD0AEC">
        <w:trPr>
          <w:trHeight w:val="836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081-0027115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СМР, ПНР полным иждивением Подрядчика по титулу: Реконструкция (замена КТП и трансформатора 63 кВА на КТП-400 и трансформатор 160 кВА), ПС №20 "Алабушево", в т.ч. ПИР, МО, Солнечногорский р-н, рп Андреевка</w:t>
            </w:r>
          </w:p>
        </w:tc>
      </w:tr>
      <w:tr w:rsidR="00CC56E0" w:rsidRPr="00043E27" w:rsidTr="00CD0AEC">
        <w:trPr>
          <w:trHeight w:val="836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081-0027346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КТП-10/0,4 кВ №1390 (замена трансформатора 100 кВА на трансформатор 160 кВА), ПС №438 "Бакеево",в т.ч. ПИР, МО, Солнечногорский р-н, д. Баранцево, д. 143</w:t>
            </w:r>
          </w:p>
        </w:tc>
      </w:tr>
      <w:tr w:rsidR="00CC56E0" w:rsidRPr="00043E27" w:rsidTr="00CD0AEC">
        <w:trPr>
          <w:trHeight w:val="836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081-0027347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ВЛИ-0,38 кВ от ВЛИ-0,38 кВ от ТП-6/0,4кВ № 27, ПС №429 "Шереметьево", ВРЩ-0,4 кВ, в т.ч. ПИР, МО, Солнечногорский р-он, д. Чашниково</w:t>
            </w:r>
          </w:p>
        </w:tc>
      </w:tr>
      <w:tr w:rsidR="00CC56E0" w:rsidRPr="00043E27" w:rsidTr="00CD0AEC">
        <w:trPr>
          <w:trHeight w:val="836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081-0027348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ВЛИ-0,38 кВ от ВЛИ-0,38 кВ от ТП-10/0,4кВ № 3874, ПС №329 "Осиновка", в т.ч. ПИР, МО, Солнечногорский р-н, кв. дачной застройки Судниково, уч. 14</w:t>
            </w:r>
          </w:p>
        </w:tc>
      </w:tr>
      <w:tr w:rsidR="00CC56E0" w:rsidRPr="00043E27" w:rsidTr="00CD0AEC">
        <w:trPr>
          <w:trHeight w:val="836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081-0027364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 по титулу: Реконструкция ТП-6/0,4 кВ №3227 с заменой ТП и трансформатора 630 кВА на ТП с трансформаторами 2х630 кВА, ВЛЗ-6 кВ ф. 27 ПС-110/35/10/6 кВ № 555 "Игнатово", в т.ч. ПИР, МО, Дмитровский р-н, с. Внуково, д. 206 стр. 1</w:t>
            </w:r>
          </w:p>
        </w:tc>
      </w:tr>
      <w:tr w:rsidR="00CC56E0" w:rsidRPr="00043E27" w:rsidTr="00CD0AEC">
        <w:trPr>
          <w:trHeight w:val="836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081-0027365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 по титулу: Строительство 4КЛ-10 кВ от 2-х ячеек ЗРУ-10 кВ ПС-220 кВ "Дмитров" до 1 и 2 секции РУ-10 кВ сооруж. РП-10 кВ, РП-10 кВ, в т.ч. ПИР, МО, Дмитровский р-н, г. Дмитров, ул. Одинцово, уч. 60</w:t>
            </w:r>
          </w:p>
        </w:tc>
      </w:tr>
      <w:tr w:rsidR="00CC56E0" w:rsidRPr="00043E27" w:rsidTr="00CD0AEC">
        <w:trPr>
          <w:trHeight w:val="836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081-0027366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 по титулу: Строительство КТП-10/0,4 кВ с установкой 2 трансформаторов 1000 кВА, 2КЛ-10 кВ от врезки в КЛ-10 кВ напр. РТП № 34 с. А – л. на БТ-А до сооруж. КТП-10/0,4 кВ, 2КЛ-10 кВ врезки в КЛ-10 кВ напр. РТП № 34 с. Б – л. на БТ-Б до сооруж. КТП-10/0,4 кВ, ПС-110/10/6 кВ № 429 "Шереметьево", в т.ч. ПИР, МО, г.о. Долгопрудный, г. Долгопрудный, ул. Южная, д.1, стр. 33</w:t>
            </w:r>
          </w:p>
        </w:tc>
      </w:tr>
      <w:tr w:rsidR="00CC56E0" w:rsidRPr="00043E27" w:rsidTr="00CD0AEC">
        <w:trPr>
          <w:trHeight w:val="836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081-0027367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СМР,ПНР полным иждивением Подрядчика по титулу: Реконструкция РП-10 кВ (сооруж. по дог. № ИА-23-302-15322(991626) от 08.06.2023) с установкой ячейки на 1-й с.ш. РУ-10 кВ, ПС 110/10/6 кВ №759 "Ямуга", в т.ч. ПИР, МО, Клинский р-н, г. Клин, Волоколамское ш.</w:t>
            </w:r>
          </w:p>
        </w:tc>
      </w:tr>
      <w:tr w:rsidR="00CC56E0" w:rsidRPr="00043E27" w:rsidTr="00CD0AEC">
        <w:trPr>
          <w:trHeight w:val="836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081-0027404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ВЛИ-0,38 кВ от ВЛИ-0,38 кВ от ТП 10/0,4 кВ № 3375, ПС №329 "Осиновка", в т.ч. ПИР, МО, Солнечногорский р-н, д. Миронцево</w:t>
            </w:r>
          </w:p>
        </w:tc>
      </w:tr>
      <w:tr w:rsidR="00CC56E0" w:rsidRPr="000E7072" w:rsidTr="00CD0AEC">
        <w:trPr>
          <w:trHeight w:val="849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081-0027405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 xml:space="preserve">Выполнение ПИР, СМР, ПНР полным иждивением Подрядчика по титулу: Реконструкция ТП – 10/0,4 кВ № 3016 (замена трансформатора 160 кВА на трансформатор 250 кВА), ПС №264 "Мцыри", в т.ч. ПИР, МО Солнечногорский р-н, с.п. </w:t>
            </w:r>
            <w:r w:rsidRPr="00CC56E0">
              <w:rPr>
                <w:rFonts w:ascii="Times New Roman" w:hAnsi="Times New Roman"/>
                <w:color w:val="000000"/>
                <w:sz w:val="20"/>
              </w:rPr>
              <w:lastRenderedPageBreak/>
              <w:t>Кутузовское, вблизи завода "Ксенон"</w:t>
            </w:r>
          </w:p>
        </w:tc>
      </w:tr>
      <w:tr w:rsidR="00CC56E0" w:rsidRPr="000E7072" w:rsidTr="00CD0AEC">
        <w:trPr>
          <w:trHeight w:val="548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lastRenderedPageBreak/>
              <w:t>081-0027406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ТП-6/0,4 кВ № 0196 (замена трансформатора 100 кВА на трансформатор 160 кВА), ПС №159 "Бужаниново" в т.ч. ПИР, МО Сергиево-Посадский р-н, с.п. Березняковское, с. Бужаниново, 3-ий Западный, кв, уч.№35</w:t>
            </w:r>
          </w:p>
        </w:tc>
      </w:tr>
      <w:tr w:rsidR="00CC56E0" w:rsidRPr="000E7072" w:rsidTr="00CD0AEC">
        <w:trPr>
          <w:trHeight w:val="773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081-0027408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ТП-6/0,4кВ № 1668 (замена трансформатора 160 кВА на трансформатор 250 кВА), ПС №96 "Катуар", в т.ч. ПИР, МО, Мытищинский р-н, д. Сухарево</w:t>
            </w:r>
          </w:p>
        </w:tc>
      </w:tr>
      <w:tr w:rsidR="00CC56E0" w:rsidRPr="000E7072" w:rsidTr="00CD0AEC">
        <w:trPr>
          <w:trHeight w:val="392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081-0027409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МТП-10/0,4кВ №1589 (замена трансформатора 160кВА на трансформатор 250кВА), ПС №647 "Нудоль", в т.ч. ПИР, МО, Клинский р-н, д. Тиликтино, ул. Парковая,д. 47</w:t>
            </w:r>
          </w:p>
        </w:tc>
      </w:tr>
      <w:tr w:rsidR="00CC56E0" w:rsidRPr="000E7072" w:rsidTr="00CD0AEC">
        <w:trPr>
          <w:trHeight w:val="768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081-0027410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ВЛЗ-10 кВ от ВЛЗ-10кВ "РП-57 - ТП -146" ПС №647 "Нудоль", в т.ч. ПИР, МО, Клинский р-н, д. Щекино</w:t>
            </w:r>
          </w:p>
        </w:tc>
      </w:tr>
      <w:tr w:rsidR="00CC56E0" w:rsidRPr="000E7072" w:rsidTr="00CD0AEC">
        <w:trPr>
          <w:trHeight w:val="836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081-0027417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ВЛИ-0,38 кВ от МТП-6/0,4кВ №1882, ПС №766 "Борщево", в т.ч. ПИР, МО, Клинский р-он, вблизи д. Микляево</w:t>
            </w:r>
          </w:p>
        </w:tc>
      </w:tr>
      <w:tr w:rsidR="00CC56E0" w:rsidRPr="000E7072" w:rsidTr="00CD0AEC">
        <w:trPr>
          <w:trHeight w:val="836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081-0027462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СМР, ПНР, полным иждивением Подрядчика (2ПК) по титулу: Строительство ТП-10/0,4, КЛ-10 кВ от врезки в КЛ-10кВ ф. РП-16180 - АСП 97 ПС №28 "Ангелово", в т.ч. ПИР, МО, Красногорский р-н, вблизи дер. Сабурово</w:t>
            </w:r>
          </w:p>
        </w:tc>
      </w:tr>
      <w:tr w:rsidR="00CC56E0" w:rsidRPr="000E7072" w:rsidTr="00CD0AEC">
        <w:trPr>
          <w:trHeight w:val="836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081-0027501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ВЛИ-0,38 кВ от ТП-6/0,4кВ №419, ПС №148 "Вязовка", в т.ч. ПИР , МО, Дмитровский р-н, с/пос Синьковское, д. Мисиново</w:t>
            </w:r>
          </w:p>
        </w:tc>
      </w:tr>
      <w:tr w:rsidR="00CC56E0" w:rsidRPr="000E7072" w:rsidTr="00CD0AEC">
        <w:trPr>
          <w:trHeight w:val="836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081-0027502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МТП-6/0,4кВ, ВЛЗ-6 кВ от ВЛЗ-6 кВ л. 795 ПС №96 "Катуар", ВЛИ-0,38 кВ, РЛР, в т.ч. ПИР, МО, Мытищинский р-он, д. Сухарево, ул. Школьная</w:t>
            </w:r>
          </w:p>
        </w:tc>
      </w:tr>
      <w:tr w:rsidR="00CC56E0" w:rsidRPr="000E7072" w:rsidTr="00CD0AEC">
        <w:trPr>
          <w:trHeight w:val="836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081-0027503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ВЛИ-0,38 кВ от ВЛИ-0,38 кВ (сооруж. по дог. №С8-25-302-238010(588651) от 04.12.2025), ПС №329 "Осиновка", в т.ч. ПИР, МО, Солнечногорский р-он</w:t>
            </w:r>
          </w:p>
        </w:tc>
      </w:tr>
      <w:tr w:rsidR="00CC56E0" w:rsidRPr="000E7072" w:rsidTr="00CD0AEC">
        <w:trPr>
          <w:trHeight w:val="836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081-0027504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ВЛИ-0,38 кВ от ТП-10/0,4кВ (сооруж. по дог. №С8-25-302-226717(426053) от 21.08.2025), ПС №140 "Радищево", ВРЩ-0,4 кВ, в т.ч. ПИР, МО, Солнечногорский р-н</w:t>
            </w:r>
          </w:p>
        </w:tc>
      </w:tr>
      <w:tr w:rsidR="00CC56E0" w:rsidRPr="000E7072" w:rsidTr="00CD0AEC">
        <w:trPr>
          <w:trHeight w:val="836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081-0027505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ВЛИ-0,38 кВ от ВЛИ-0,38 кВ от ТП-10/0,4кВ № 2476, ПС №329 "Осиновка", в т.ч. ПИР, МО, Солнечногорский р-он, д. Трусово</w:t>
            </w:r>
          </w:p>
        </w:tc>
      </w:tr>
      <w:tr w:rsidR="00CC56E0" w:rsidRPr="000E7072" w:rsidTr="00CD0AEC">
        <w:trPr>
          <w:trHeight w:val="836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081-0027506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 титулу: Строительство ВЛИ-0,38 кВ от ВЛИ-0,38 кВ от ТП-6/0,4 кВ (сооруж. по дог. №С8-25-302-213191(151259) от 08.04.2025), ПС №717 "Мелихово", ВЛИ-0,38 кВ, в т.ч. ПИР, МО, Дмитровский р-он, д. Ассаурово</w:t>
            </w:r>
          </w:p>
        </w:tc>
      </w:tr>
      <w:tr w:rsidR="00CC56E0" w:rsidRPr="000E7072" w:rsidTr="00CD0AEC">
        <w:trPr>
          <w:trHeight w:val="836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081-0027512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Дмитровскому  району по приказу № 2525 от 13.07.2026 г. (2 объекта )</w:t>
            </w:r>
          </w:p>
        </w:tc>
      </w:tr>
      <w:tr w:rsidR="00CC56E0" w:rsidRPr="000E7072" w:rsidTr="00CD0AEC">
        <w:trPr>
          <w:trHeight w:val="836"/>
          <w:jc w:val="center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081-0027515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Солнечногорскому району по приказу № 2525 от 13.07.2026 г. (2 объекта )</w:t>
            </w:r>
          </w:p>
        </w:tc>
      </w:tr>
      <w:tr w:rsidR="00CC56E0" w:rsidRPr="000E7072" w:rsidTr="00CD0AEC">
        <w:tblPrEx>
          <w:jc w:val="left"/>
        </w:tblPrEx>
        <w:trPr>
          <w:trHeight w:val="849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081-0027516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ВЛИ-0,38 кВ от КТП-10/0,74 кВ №2009 до оп.6, ПС №829 Время, в т.ч. ПИР, МО, Солнечногорский р-н, с/пос. Пешковское, д. Стародальня, уч. № 18-Б</w:t>
            </w:r>
          </w:p>
        </w:tc>
      </w:tr>
      <w:tr w:rsidR="00CC56E0" w:rsidRPr="000E7072" w:rsidTr="00CD0AEC">
        <w:tblPrEx>
          <w:jc w:val="left"/>
        </w:tblPrEx>
        <w:trPr>
          <w:trHeight w:val="548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081-0027517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ТП - 6/0,4 кВ № 316(замена трансформатора 400 кВА на трансформатор 630 кВА), 429 "Шереметьево", ВЛИ-0,38кВ, ВРЩ-0,4 кВ, в т.ч. ПИР, МО, Химкинский р-н, д. Поярково, тер. Промышленная зона,уч. 10П/1</w:t>
            </w:r>
          </w:p>
        </w:tc>
      </w:tr>
      <w:tr w:rsidR="00CC56E0" w:rsidRPr="000E7072" w:rsidTr="00CD0AEC">
        <w:tblPrEx>
          <w:jc w:val="left"/>
        </w:tblPrEx>
        <w:trPr>
          <w:trHeight w:val="773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081-0027518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Строительство ТП-6/0,4кВ, ВЛЗ-6 кВ от ВЛЗ-6 кВ л. 45 ПС №99 "Водники", КЛ-0,4 кВ, РЛР, ВРЩ-0,4 кВ, в т.ч. ПИР, МО, Мытищинский р-н, с. Виноградово, дом 35а</w:t>
            </w:r>
          </w:p>
        </w:tc>
      </w:tr>
      <w:tr w:rsidR="00CC56E0" w:rsidRPr="000E7072" w:rsidTr="00CD0AEC">
        <w:tblPrEx>
          <w:jc w:val="left"/>
        </w:tblPrEx>
        <w:trPr>
          <w:trHeight w:val="392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lastRenderedPageBreak/>
              <w:t>081-0027519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ПИР, СМР, ПНР полным иждивением Подрядчика по титулу: Реконструкция ТП-6/0,4 кВ №302 (замена трансформатора 160 кВА, на трансформатор 250 кВА, РУ-0,4 кВ), ПС №159 "Бужаниново", в т.ч. ПИР, МО, Сергиево - Посадский р-он, с/о Бужаниновский, в р-не д. Леоново</w:t>
            </w:r>
          </w:p>
        </w:tc>
      </w:tr>
      <w:tr w:rsidR="00CC56E0" w:rsidRPr="000E7072" w:rsidTr="00CD0AEC">
        <w:tblPrEx>
          <w:jc w:val="left"/>
        </w:tblPrEx>
        <w:trPr>
          <w:trHeight w:val="768"/>
        </w:trPr>
        <w:tc>
          <w:tcPr>
            <w:tcW w:w="2279" w:type="dxa"/>
            <w:vAlign w:val="center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081-0025369</w:t>
            </w:r>
          </w:p>
        </w:tc>
        <w:tc>
          <w:tcPr>
            <w:tcW w:w="7950" w:type="dxa"/>
          </w:tcPr>
          <w:p w:rsidR="00CC56E0" w:rsidRPr="00CC56E0" w:rsidRDefault="00CC56E0" w:rsidP="00CC56E0">
            <w:pPr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CC56E0">
              <w:rPr>
                <w:rFonts w:ascii="Times New Roman" w:hAnsi="Times New Roman"/>
                <w:color w:val="000000"/>
                <w:sz w:val="20"/>
              </w:rPr>
              <w:t>Выполнение СМР, ПНР, оборудование (2 ПК) по титулу: Строительство ТП-6/0,4кВ,ВЛЗ-6 кВ от ВЛЗ-6 кВ фид.№17 ПС-128 ПС №128 "Дмитровская", ВЛИ-0,38 кВ, в т.ч. ПИР, МО, Дмитровский р-н, г. Дмитров, ул. Садовая</w:t>
            </w:r>
          </w:p>
        </w:tc>
      </w:tr>
    </w:tbl>
    <w:p w:rsidR="00395376" w:rsidRDefault="00395376" w:rsidP="009546A6">
      <w:pPr>
        <w:ind w:left="142"/>
        <w:rPr>
          <w:rFonts w:ascii="Times New Roman" w:hAnsi="Times New Roman"/>
          <w:i/>
          <w:sz w:val="22"/>
          <w:szCs w:val="24"/>
          <w:lang w:eastAsia="en-US"/>
        </w:rPr>
      </w:pPr>
    </w:p>
    <w:p w:rsidR="00F836DE" w:rsidRDefault="00F836DE" w:rsidP="00DB206A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A36340" w:rsidRDefault="00A3634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2E66BA" w:rsidRDefault="002E66BA" w:rsidP="00FC6DD7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CC56E0" w:rsidRDefault="00CC56E0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CC56E0" w:rsidRDefault="00CC56E0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CC56E0" w:rsidRDefault="00CC56E0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CC56E0" w:rsidRDefault="00CC56E0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CC56E0" w:rsidRDefault="00CC56E0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CC56E0" w:rsidRDefault="00CC56E0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CC56E0" w:rsidRDefault="00CC56E0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CC56E0" w:rsidRDefault="00CC56E0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CC56E0" w:rsidRDefault="00CC56E0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CC56E0" w:rsidRDefault="00CC56E0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CC56E0" w:rsidRDefault="00CC56E0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CC56E0" w:rsidRDefault="00CC56E0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CC56E0" w:rsidRDefault="00CC56E0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CC56E0" w:rsidRDefault="00CC56E0" w:rsidP="00145FA9">
      <w:pPr>
        <w:rPr>
          <w:rFonts w:ascii="Times New Roman" w:hAnsi="Times New Roman"/>
          <w:i/>
          <w:sz w:val="22"/>
          <w:szCs w:val="24"/>
          <w:lang w:eastAsia="en-US"/>
        </w:rPr>
      </w:pPr>
      <w:bookmarkStart w:id="0" w:name="_GoBack"/>
      <w:bookmarkEnd w:id="0"/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90293C" w:rsidRDefault="0090293C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A71422" w:rsidRDefault="00A71422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F116F8" w:rsidRDefault="00F116F8" w:rsidP="00145FA9">
      <w:pPr>
        <w:rPr>
          <w:rFonts w:ascii="Times New Roman" w:hAnsi="Times New Roman"/>
          <w:i/>
          <w:sz w:val="22"/>
          <w:szCs w:val="24"/>
          <w:lang w:eastAsia="en-US"/>
        </w:rPr>
      </w:pPr>
    </w:p>
    <w:p w:rsidR="00BD41E0" w:rsidRDefault="00BD41E0" w:rsidP="00E80D67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</w:p>
    <w:p w:rsidR="00B426FA" w:rsidRPr="00E80D67" w:rsidRDefault="00C673C6" w:rsidP="00E80D67">
      <w:pPr>
        <w:jc w:val="right"/>
        <w:rPr>
          <w:rFonts w:ascii="Times New Roman" w:hAnsi="Times New Roman"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>Приложение №2</w:t>
      </w:r>
    </w:p>
    <w:p w:rsidR="00C673C6" w:rsidRPr="00C673C6" w:rsidRDefault="00C673C6" w:rsidP="00C673C6">
      <w:pPr>
        <w:jc w:val="right"/>
        <w:rPr>
          <w:rFonts w:ascii="Times New Roman" w:hAnsi="Times New Roman"/>
          <w:i/>
          <w:sz w:val="22"/>
          <w:szCs w:val="24"/>
          <w:lang w:eastAsia="en-US"/>
        </w:rPr>
      </w:pPr>
      <w:r w:rsidRPr="00C673C6">
        <w:rPr>
          <w:rFonts w:ascii="Times New Roman" w:hAnsi="Times New Roman"/>
          <w:i/>
          <w:sz w:val="22"/>
          <w:szCs w:val="24"/>
          <w:lang w:eastAsia="en-US"/>
        </w:rPr>
        <w:t xml:space="preserve">к </w:t>
      </w:r>
      <w:r w:rsidRPr="004E0AD2">
        <w:rPr>
          <w:rFonts w:ascii="Times New Roman" w:hAnsi="Times New Roman"/>
          <w:i/>
          <w:sz w:val="22"/>
          <w:szCs w:val="24"/>
          <w:lang w:eastAsia="en-US"/>
        </w:rPr>
        <w:t xml:space="preserve">Протоколу </w:t>
      </w:r>
      <w:r w:rsidR="00A4760D" w:rsidRPr="004E0AD2">
        <w:rPr>
          <w:rFonts w:ascii="Times New Roman" w:hAnsi="Times New Roman"/>
          <w:i/>
          <w:sz w:val="22"/>
          <w:szCs w:val="24"/>
          <w:lang w:eastAsia="en-US"/>
        </w:rPr>
        <w:t>С/</w:t>
      </w:r>
      <w:r w:rsidR="00CC56E0">
        <w:rPr>
          <w:rFonts w:ascii="Times New Roman" w:hAnsi="Times New Roman"/>
          <w:i/>
          <w:sz w:val="22"/>
          <w:szCs w:val="24"/>
          <w:lang w:eastAsia="en-US"/>
        </w:rPr>
        <w:t>50</w:t>
      </w:r>
      <w:r w:rsidR="00DA6DE2">
        <w:rPr>
          <w:rFonts w:ascii="Times New Roman" w:hAnsi="Times New Roman"/>
          <w:i/>
          <w:sz w:val="22"/>
          <w:szCs w:val="24"/>
          <w:lang w:eastAsia="en-US"/>
        </w:rPr>
        <w:t>/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>202</w:t>
      </w:r>
      <w:r w:rsidR="009546A6">
        <w:rPr>
          <w:rFonts w:ascii="Times New Roman" w:hAnsi="Times New Roman"/>
          <w:i/>
          <w:sz w:val="22"/>
          <w:szCs w:val="24"/>
          <w:lang w:eastAsia="en-US"/>
        </w:rPr>
        <w:t>6</w:t>
      </w:r>
      <w:r w:rsidR="00A4760D" w:rsidRPr="00A4760D">
        <w:rPr>
          <w:rFonts w:ascii="Times New Roman" w:hAnsi="Times New Roman"/>
          <w:i/>
          <w:sz w:val="22"/>
          <w:szCs w:val="24"/>
          <w:lang w:eastAsia="en-US"/>
        </w:rPr>
        <w:t xml:space="preserve"> от «</w:t>
      </w:r>
      <w:r w:rsidR="00CC56E0">
        <w:rPr>
          <w:rFonts w:ascii="Times New Roman" w:hAnsi="Times New Roman"/>
          <w:i/>
          <w:sz w:val="22"/>
          <w:szCs w:val="24"/>
          <w:lang w:eastAsia="en-US"/>
        </w:rPr>
        <w:t>28</w:t>
      </w:r>
      <w:r w:rsidR="00411877">
        <w:rPr>
          <w:rFonts w:ascii="Times New Roman" w:hAnsi="Times New Roman"/>
          <w:i/>
          <w:sz w:val="22"/>
          <w:szCs w:val="24"/>
          <w:lang w:eastAsia="en-US"/>
        </w:rPr>
        <w:t>»</w:t>
      </w:r>
      <w:r w:rsidR="00AB59DF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A71422">
        <w:rPr>
          <w:rFonts w:ascii="Times New Roman" w:hAnsi="Times New Roman"/>
          <w:i/>
          <w:sz w:val="22"/>
          <w:szCs w:val="24"/>
          <w:lang w:eastAsia="en-US"/>
        </w:rPr>
        <w:t>июл</w:t>
      </w:r>
      <w:r w:rsidR="00145FA9">
        <w:rPr>
          <w:rFonts w:ascii="Times New Roman" w:hAnsi="Times New Roman"/>
          <w:i/>
          <w:sz w:val="22"/>
          <w:szCs w:val="24"/>
          <w:lang w:eastAsia="en-US"/>
        </w:rPr>
        <w:t>я</w:t>
      </w:r>
      <w:r w:rsidR="001B728A">
        <w:rPr>
          <w:rFonts w:ascii="Times New Roman" w:hAnsi="Times New Roman"/>
          <w:i/>
          <w:sz w:val="22"/>
          <w:szCs w:val="24"/>
          <w:lang w:eastAsia="en-US"/>
        </w:rPr>
        <w:t xml:space="preserve"> </w:t>
      </w:r>
      <w:r w:rsidR="008C404B">
        <w:rPr>
          <w:rFonts w:ascii="Times New Roman" w:hAnsi="Times New Roman"/>
          <w:i/>
          <w:sz w:val="22"/>
          <w:szCs w:val="24"/>
          <w:lang w:eastAsia="en-US"/>
        </w:rPr>
        <w:t>20</w:t>
      </w:r>
      <w:r w:rsidR="00E55B11">
        <w:rPr>
          <w:rFonts w:ascii="Times New Roman" w:hAnsi="Times New Roman"/>
          <w:i/>
          <w:sz w:val="22"/>
          <w:szCs w:val="24"/>
          <w:lang w:eastAsia="en-US"/>
        </w:rPr>
        <w:t>2</w:t>
      </w:r>
      <w:r w:rsidR="00C7637F">
        <w:rPr>
          <w:rFonts w:ascii="Times New Roman" w:hAnsi="Times New Roman"/>
          <w:i/>
          <w:sz w:val="22"/>
          <w:szCs w:val="24"/>
          <w:lang w:eastAsia="en-US"/>
        </w:rPr>
        <w:t>6</w:t>
      </w:r>
      <w:r w:rsidRPr="00C673C6">
        <w:rPr>
          <w:rFonts w:ascii="Times New Roman" w:hAnsi="Times New Roman"/>
          <w:i/>
          <w:sz w:val="22"/>
          <w:szCs w:val="24"/>
          <w:lang w:eastAsia="en-US"/>
        </w:rPr>
        <w:t>г.</w:t>
      </w:r>
    </w:p>
    <w:p w:rsidR="00A84349" w:rsidRDefault="00A84349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p w:rsidR="00C673C6" w:rsidRDefault="00C673C6" w:rsidP="00E64CE0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  <w:r w:rsidRPr="00C673C6">
        <w:rPr>
          <w:rFonts w:ascii="Times New Roman" w:hAnsi="Times New Roman"/>
          <w:b/>
          <w:sz w:val="24"/>
          <w:szCs w:val="24"/>
          <w:lang w:eastAsia="en-US"/>
        </w:rPr>
        <w:t>Лист регистрации членов Закупочной комиссии</w:t>
      </w:r>
    </w:p>
    <w:p w:rsid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01"/>
        <w:gridCol w:w="4258"/>
        <w:gridCol w:w="1454"/>
        <w:gridCol w:w="1601"/>
      </w:tblGrid>
      <w:tr w:rsidR="00C42A18" w:rsidRPr="00C673C6" w:rsidTr="00E64CE0">
        <w:trPr>
          <w:jc w:val="center"/>
        </w:trPr>
        <w:tc>
          <w:tcPr>
            <w:tcW w:w="2401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 xml:space="preserve">ФИО 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члена комиссии</w:t>
            </w:r>
          </w:p>
        </w:tc>
        <w:tc>
          <w:tcPr>
            <w:tcW w:w="4258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57" w:right="57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Должность члена комиссии</w:t>
            </w:r>
          </w:p>
        </w:tc>
        <w:tc>
          <w:tcPr>
            <w:tcW w:w="1454" w:type="dxa"/>
            <w:vAlign w:val="center"/>
          </w:tcPr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Позиция члена комиссии</w:t>
            </w:r>
          </w:p>
          <w:p w:rsidR="00C42A18" w:rsidRPr="00C42A18" w:rsidRDefault="00C42A18" w:rsidP="00426776">
            <w:pPr>
              <w:keepNext/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(за/против/ воздержался)</w:t>
            </w:r>
          </w:p>
        </w:tc>
        <w:tc>
          <w:tcPr>
            <w:tcW w:w="1601" w:type="dxa"/>
            <w:vAlign w:val="center"/>
          </w:tcPr>
          <w:p w:rsidR="00C42A18" w:rsidRPr="00C42A18" w:rsidRDefault="00C42A18" w:rsidP="00426776">
            <w:pPr>
              <w:keepNext/>
              <w:tabs>
                <w:tab w:val="left" w:pos="1167"/>
              </w:tabs>
              <w:spacing w:before="40" w:after="40"/>
              <w:ind w:left="-108" w:right="-108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 w:rsidRPr="00C42A18">
              <w:rPr>
                <w:rFonts w:ascii="Times New Roman" w:hAnsi="Times New Roman"/>
                <w:b/>
                <w:sz w:val="22"/>
                <w:szCs w:val="22"/>
              </w:rPr>
              <w:t>Подпись члена комиссии</w:t>
            </w:r>
          </w:p>
        </w:tc>
      </w:tr>
      <w:tr w:rsidR="00517AB0" w:rsidRPr="0006116C" w:rsidTr="00E64CE0">
        <w:trPr>
          <w:jc w:val="center"/>
        </w:trPr>
        <w:tc>
          <w:tcPr>
            <w:tcW w:w="2401" w:type="dxa"/>
            <w:vAlign w:val="center"/>
          </w:tcPr>
          <w:p w:rsidR="00517AB0" w:rsidRPr="000C70C2" w:rsidRDefault="00517AB0" w:rsidP="00517AB0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Титов Андрей Владимирович</w:t>
            </w:r>
          </w:p>
        </w:tc>
        <w:tc>
          <w:tcPr>
            <w:tcW w:w="4258" w:type="dxa"/>
            <w:vAlign w:val="center"/>
          </w:tcPr>
          <w:p w:rsidR="00517AB0" w:rsidRPr="000C70C2" w:rsidRDefault="00517AB0" w:rsidP="00517AB0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логистике и МТО – начальник управления</w:t>
            </w:r>
          </w:p>
        </w:tc>
        <w:tc>
          <w:tcPr>
            <w:tcW w:w="1454" w:type="dxa"/>
            <w:vAlign w:val="center"/>
          </w:tcPr>
          <w:p w:rsidR="00517AB0" w:rsidRPr="000C70C2" w:rsidRDefault="00517AB0" w:rsidP="00517AB0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517AB0" w:rsidRPr="00C42A18" w:rsidRDefault="00517AB0" w:rsidP="00517AB0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Бабич Алексей Иванович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Директор по безопасности – начальник управления безопасности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  <w:lang w:eastAsia="en-US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Макурин Владимир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bCs/>
                <w:sz w:val="22"/>
                <w:szCs w:val="22"/>
                <w:lang w:eastAsia="en-US"/>
              </w:rPr>
              <w:t>Заместитель директора по технологическому присоединению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RPr="0006116C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Ножкин Алексей Михайлович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Заместитель начальника управления </w:t>
            </w:r>
          </w:p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логистики и МТО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E64CE0">
        <w:trPr>
          <w:jc w:val="center"/>
        </w:trPr>
        <w:tc>
          <w:tcPr>
            <w:tcW w:w="2401" w:type="dxa"/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Осипов Иван Васильевич</w:t>
            </w:r>
          </w:p>
        </w:tc>
        <w:tc>
          <w:tcPr>
            <w:tcW w:w="4258" w:type="dxa"/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начальника управления капитального строительства</w:t>
            </w:r>
          </w:p>
        </w:tc>
        <w:tc>
          <w:tcPr>
            <w:tcW w:w="1454" w:type="dxa"/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vAlign w:val="center"/>
          </w:tcPr>
          <w:p w:rsidR="000C70C2" w:rsidRPr="00C42A18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tabs>
                <w:tab w:val="left" w:pos="1984"/>
              </w:tabs>
              <w:snapToGrid w:val="0"/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Жук Денис Станиславович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napToGrid w:val="0"/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  <w:lang w:eastAsia="en-US"/>
              </w:rPr>
              <w:t>Заместитель директора по капитальному строительству – начальник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Дементьев Дмитрий Николаевич 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высоковольтным сетям.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 xml:space="preserve">Пезов Павел Михайлович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0C70C2">
              <w:rPr>
                <w:rFonts w:ascii="Times New Roman" w:hAnsi="Times New Roman"/>
                <w:sz w:val="22"/>
                <w:szCs w:val="22"/>
              </w:rPr>
              <w:t>Заместитель главного инженера по распределительным сетям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0C70C2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Ганш Инна Юрьевна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 xml:space="preserve">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>Н</w:t>
            </w:r>
            <w:r w:rsidRPr="000C70C2">
              <w:rPr>
                <w:rFonts w:ascii="Times New Roman" w:hAnsi="Times New Roman"/>
                <w:sz w:val="22"/>
                <w:szCs w:val="22"/>
              </w:rPr>
              <w:t>ачальник финансово-экономического управления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0C70C2" w:rsidRDefault="000C70C2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C70C2" w:rsidRPr="00B426FA" w:rsidRDefault="000C70C2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E1D93" w:rsidTr="00B426FA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Default="003E1D93" w:rsidP="003E1D93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Гусев Константин Витальевич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Default="003E1D93" w:rsidP="000C70C2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>Начальник управления организации конкурсных закупок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0C70C2" w:rsidRDefault="003E1D93" w:rsidP="000C70C2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0C70C2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B426FA" w:rsidRDefault="003E1D93" w:rsidP="000C70C2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  <w:tr w:rsidR="003E1D93" w:rsidTr="003E1D93">
        <w:trPr>
          <w:jc w:val="center"/>
        </w:trPr>
        <w:tc>
          <w:tcPr>
            <w:tcW w:w="2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spacing w:line="276" w:lineRule="auto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 xml:space="preserve">Скворцов Роман Васильевич </w:t>
            </w:r>
          </w:p>
        </w:tc>
        <w:tc>
          <w:tcPr>
            <w:tcW w:w="42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spacing w:line="276" w:lineRule="auto"/>
              <w:ind w:right="-22"/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3E1D93">
              <w:rPr>
                <w:rFonts w:ascii="Times New Roman" w:hAnsi="Times New Roman"/>
                <w:sz w:val="22"/>
                <w:szCs w:val="22"/>
              </w:rPr>
              <w:t>Главный специалист отдела правового обеспечения</w:t>
            </w:r>
          </w:p>
        </w:tc>
        <w:tc>
          <w:tcPr>
            <w:tcW w:w="1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ind w:left="-108" w:right="-108"/>
              <w:jc w:val="center"/>
              <w:rPr>
                <w:rFonts w:ascii="Times New Roman" w:hAnsi="Times New Roman"/>
                <w:b/>
                <w:sz w:val="20"/>
                <w:szCs w:val="22"/>
              </w:rPr>
            </w:pPr>
            <w:r w:rsidRPr="003E1D93">
              <w:rPr>
                <w:rFonts w:ascii="Times New Roman" w:hAnsi="Times New Roman"/>
                <w:b/>
                <w:sz w:val="20"/>
                <w:szCs w:val="22"/>
              </w:rPr>
              <w:t>«За»</w:t>
            </w:r>
          </w:p>
        </w:tc>
        <w:tc>
          <w:tcPr>
            <w:tcW w:w="16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E1D93" w:rsidRPr="003E1D93" w:rsidRDefault="003E1D93" w:rsidP="00125C71">
            <w:pPr>
              <w:ind w:left="-108" w:right="-108"/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</w:tc>
      </w:tr>
    </w:tbl>
    <w:p w:rsidR="00C673C6" w:rsidRPr="00C673C6" w:rsidRDefault="00C673C6" w:rsidP="00C673C6">
      <w:pPr>
        <w:jc w:val="center"/>
        <w:rPr>
          <w:rFonts w:ascii="Times New Roman" w:hAnsi="Times New Roman"/>
          <w:b/>
          <w:sz w:val="24"/>
          <w:szCs w:val="24"/>
          <w:lang w:eastAsia="en-US"/>
        </w:rPr>
      </w:pPr>
    </w:p>
    <w:sectPr w:rsidR="00C673C6" w:rsidRPr="00C673C6" w:rsidSect="00A36340">
      <w:pgSz w:w="11906" w:h="16838"/>
      <w:pgMar w:top="426" w:right="850" w:bottom="709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636C2" w:rsidRDefault="005636C2" w:rsidP="00D84470">
      <w:r>
        <w:separator/>
      </w:r>
    </w:p>
  </w:endnote>
  <w:endnote w:type="continuationSeparator" w:id="0">
    <w:p w:rsidR="005636C2" w:rsidRDefault="005636C2" w:rsidP="00D84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636C2" w:rsidRDefault="005636C2" w:rsidP="00D84470">
      <w:r>
        <w:separator/>
      </w:r>
    </w:p>
  </w:footnote>
  <w:footnote w:type="continuationSeparator" w:id="0">
    <w:p w:rsidR="005636C2" w:rsidRDefault="005636C2" w:rsidP="00D8447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B476CA"/>
    <w:multiLevelType w:val="hybridMultilevel"/>
    <w:tmpl w:val="C9927E74"/>
    <w:lvl w:ilvl="0" w:tplc="16FAFC7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E35BF6"/>
    <w:multiLevelType w:val="hybridMultilevel"/>
    <w:tmpl w:val="6C8CB9E6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15F344AE"/>
    <w:multiLevelType w:val="multilevel"/>
    <w:tmpl w:val="83887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 w15:restartNumberingAfterBreak="0">
    <w:nsid w:val="222C1C82"/>
    <w:multiLevelType w:val="hybridMultilevel"/>
    <w:tmpl w:val="3318A876"/>
    <w:lvl w:ilvl="0" w:tplc="5262DD2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A47FA6"/>
    <w:multiLevelType w:val="hybridMultilevel"/>
    <w:tmpl w:val="9A2620F8"/>
    <w:lvl w:ilvl="0" w:tplc="04190011">
      <w:start w:val="1"/>
      <w:numFmt w:val="decimal"/>
      <w:lvlText w:val="%1)"/>
      <w:lvlJc w:val="left"/>
      <w:pPr>
        <w:ind w:left="153" w:hanging="360"/>
      </w:pPr>
    </w:lvl>
    <w:lvl w:ilvl="1" w:tplc="04190019" w:tentative="1">
      <w:start w:val="1"/>
      <w:numFmt w:val="lowerLetter"/>
      <w:lvlText w:val="%2."/>
      <w:lvlJc w:val="left"/>
      <w:pPr>
        <w:ind w:left="873" w:hanging="360"/>
      </w:pPr>
    </w:lvl>
    <w:lvl w:ilvl="2" w:tplc="0419001B" w:tentative="1">
      <w:start w:val="1"/>
      <w:numFmt w:val="lowerRoman"/>
      <w:lvlText w:val="%3."/>
      <w:lvlJc w:val="right"/>
      <w:pPr>
        <w:ind w:left="1593" w:hanging="180"/>
      </w:pPr>
    </w:lvl>
    <w:lvl w:ilvl="3" w:tplc="0419000F" w:tentative="1">
      <w:start w:val="1"/>
      <w:numFmt w:val="decimal"/>
      <w:lvlText w:val="%4."/>
      <w:lvlJc w:val="left"/>
      <w:pPr>
        <w:ind w:left="2313" w:hanging="360"/>
      </w:pPr>
    </w:lvl>
    <w:lvl w:ilvl="4" w:tplc="04190019" w:tentative="1">
      <w:start w:val="1"/>
      <w:numFmt w:val="lowerLetter"/>
      <w:lvlText w:val="%5."/>
      <w:lvlJc w:val="left"/>
      <w:pPr>
        <w:ind w:left="3033" w:hanging="360"/>
      </w:pPr>
    </w:lvl>
    <w:lvl w:ilvl="5" w:tplc="0419001B" w:tentative="1">
      <w:start w:val="1"/>
      <w:numFmt w:val="lowerRoman"/>
      <w:lvlText w:val="%6."/>
      <w:lvlJc w:val="right"/>
      <w:pPr>
        <w:ind w:left="3753" w:hanging="180"/>
      </w:pPr>
    </w:lvl>
    <w:lvl w:ilvl="6" w:tplc="0419000F" w:tentative="1">
      <w:start w:val="1"/>
      <w:numFmt w:val="decimal"/>
      <w:lvlText w:val="%7."/>
      <w:lvlJc w:val="left"/>
      <w:pPr>
        <w:ind w:left="4473" w:hanging="360"/>
      </w:pPr>
    </w:lvl>
    <w:lvl w:ilvl="7" w:tplc="04190019" w:tentative="1">
      <w:start w:val="1"/>
      <w:numFmt w:val="lowerLetter"/>
      <w:lvlText w:val="%8."/>
      <w:lvlJc w:val="left"/>
      <w:pPr>
        <w:ind w:left="5193" w:hanging="360"/>
      </w:pPr>
    </w:lvl>
    <w:lvl w:ilvl="8" w:tplc="0419001B" w:tentative="1">
      <w:start w:val="1"/>
      <w:numFmt w:val="lowerRoman"/>
      <w:lvlText w:val="%9."/>
      <w:lvlJc w:val="right"/>
      <w:pPr>
        <w:ind w:left="5913" w:hanging="180"/>
      </w:pPr>
    </w:lvl>
  </w:abstractNum>
  <w:abstractNum w:abstractNumId="5" w15:restartNumberingAfterBreak="0">
    <w:nsid w:val="3B5268F7"/>
    <w:multiLevelType w:val="hybridMultilevel"/>
    <w:tmpl w:val="9C4EC6E8"/>
    <w:lvl w:ilvl="0" w:tplc="5A46B632">
      <w:start w:val="1"/>
      <w:numFmt w:val="decimal"/>
      <w:lvlText w:val="%1."/>
      <w:lvlJc w:val="left"/>
      <w:pPr>
        <w:ind w:left="180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900" w:hanging="360"/>
      </w:pPr>
    </w:lvl>
    <w:lvl w:ilvl="2" w:tplc="0419001B" w:tentative="1">
      <w:start w:val="1"/>
      <w:numFmt w:val="lowerRoman"/>
      <w:lvlText w:val="%3."/>
      <w:lvlJc w:val="right"/>
      <w:pPr>
        <w:ind w:left="1620" w:hanging="180"/>
      </w:pPr>
    </w:lvl>
    <w:lvl w:ilvl="3" w:tplc="0419000F" w:tentative="1">
      <w:start w:val="1"/>
      <w:numFmt w:val="decimal"/>
      <w:lvlText w:val="%4."/>
      <w:lvlJc w:val="left"/>
      <w:pPr>
        <w:ind w:left="2340" w:hanging="360"/>
      </w:pPr>
    </w:lvl>
    <w:lvl w:ilvl="4" w:tplc="04190019" w:tentative="1">
      <w:start w:val="1"/>
      <w:numFmt w:val="lowerLetter"/>
      <w:lvlText w:val="%5."/>
      <w:lvlJc w:val="left"/>
      <w:pPr>
        <w:ind w:left="3060" w:hanging="360"/>
      </w:pPr>
    </w:lvl>
    <w:lvl w:ilvl="5" w:tplc="0419001B" w:tentative="1">
      <w:start w:val="1"/>
      <w:numFmt w:val="lowerRoman"/>
      <w:lvlText w:val="%6."/>
      <w:lvlJc w:val="right"/>
      <w:pPr>
        <w:ind w:left="3780" w:hanging="180"/>
      </w:pPr>
    </w:lvl>
    <w:lvl w:ilvl="6" w:tplc="0419000F" w:tentative="1">
      <w:start w:val="1"/>
      <w:numFmt w:val="decimal"/>
      <w:lvlText w:val="%7."/>
      <w:lvlJc w:val="left"/>
      <w:pPr>
        <w:ind w:left="4500" w:hanging="360"/>
      </w:pPr>
    </w:lvl>
    <w:lvl w:ilvl="7" w:tplc="04190019" w:tentative="1">
      <w:start w:val="1"/>
      <w:numFmt w:val="lowerLetter"/>
      <w:lvlText w:val="%8."/>
      <w:lvlJc w:val="left"/>
      <w:pPr>
        <w:ind w:left="5220" w:hanging="360"/>
      </w:pPr>
    </w:lvl>
    <w:lvl w:ilvl="8" w:tplc="0419001B" w:tentative="1">
      <w:start w:val="1"/>
      <w:numFmt w:val="lowerRoman"/>
      <w:lvlText w:val="%9."/>
      <w:lvlJc w:val="right"/>
      <w:pPr>
        <w:ind w:left="5940" w:hanging="180"/>
      </w:pPr>
    </w:lvl>
  </w:abstractNum>
  <w:abstractNum w:abstractNumId="6" w15:restartNumberingAfterBreak="0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50010D4A"/>
    <w:multiLevelType w:val="hybridMultilevel"/>
    <w:tmpl w:val="EA9E5F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1C4D4F"/>
    <w:multiLevelType w:val="hybridMultilevel"/>
    <w:tmpl w:val="0C56B172"/>
    <w:lvl w:ilvl="0" w:tplc="0419000F">
      <w:start w:val="1"/>
      <w:numFmt w:val="decimal"/>
      <w:lvlText w:val="%1."/>
      <w:lvlJc w:val="left"/>
      <w:pPr>
        <w:ind w:left="848" w:hanging="360"/>
      </w:pPr>
    </w:lvl>
    <w:lvl w:ilvl="1" w:tplc="04190019" w:tentative="1">
      <w:start w:val="1"/>
      <w:numFmt w:val="lowerLetter"/>
      <w:lvlText w:val="%2."/>
      <w:lvlJc w:val="left"/>
      <w:pPr>
        <w:ind w:left="1568" w:hanging="360"/>
      </w:pPr>
    </w:lvl>
    <w:lvl w:ilvl="2" w:tplc="0419001B" w:tentative="1">
      <w:start w:val="1"/>
      <w:numFmt w:val="lowerRoman"/>
      <w:lvlText w:val="%3."/>
      <w:lvlJc w:val="right"/>
      <w:pPr>
        <w:ind w:left="2288" w:hanging="180"/>
      </w:pPr>
    </w:lvl>
    <w:lvl w:ilvl="3" w:tplc="0419000F" w:tentative="1">
      <w:start w:val="1"/>
      <w:numFmt w:val="decimal"/>
      <w:lvlText w:val="%4."/>
      <w:lvlJc w:val="left"/>
      <w:pPr>
        <w:ind w:left="3008" w:hanging="360"/>
      </w:pPr>
    </w:lvl>
    <w:lvl w:ilvl="4" w:tplc="04190019" w:tentative="1">
      <w:start w:val="1"/>
      <w:numFmt w:val="lowerLetter"/>
      <w:lvlText w:val="%5."/>
      <w:lvlJc w:val="left"/>
      <w:pPr>
        <w:ind w:left="3728" w:hanging="360"/>
      </w:pPr>
    </w:lvl>
    <w:lvl w:ilvl="5" w:tplc="0419001B" w:tentative="1">
      <w:start w:val="1"/>
      <w:numFmt w:val="lowerRoman"/>
      <w:lvlText w:val="%6."/>
      <w:lvlJc w:val="right"/>
      <w:pPr>
        <w:ind w:left="4448" w:hanging="180"/>
      </w:pPr>
    </w:lvl>
    <w:lvl w:ilvl="6" w:tplc="0419000F" w:tentative="1">
      <w:start w:val="1"/>
      <w:numFmt w:val="decimal"/>
      <w:lvlText w:val="%7."/>
      <w:lvlJc w:val="left"/>
      <w:pPr>
        <w:ind w:left="5168" w:hanging="360"/>
      </w:pPr>
    </w:lvl>
    <w:lvl w:ilvl="7" w:tplc="04190019" w:tentative="1">
      <w:start w:val="1"/>
      <w:numFmt w:val="lowerLetter"/>
      <w:lvlText w:val="%8."/>
      <w:lvlJc w:val="left"/>
      <w:pPr>
        <w:ind w:left="5888" w:hanging="360"/>
      </w:pPr>
    </w:lvl>
    <w:lvl w:ilvl="8" w:tplc="0419001B" w:tentative="1">
      <w:start w:val="1"/>
      <w:numFmt w:val="lowerRoman"/>
      <w:lvlText w:val="%9."/>
      <w:lvlJc w:val="right"/>
      <w:pPr>
        <w:ind w:left="6608" w:hanging="180"/>
      </w:pPr>
    </w:lvl>
  </w:abstractNum>
  <w:abstractNum w:abstractNumId="9" w15:restartNumberingAfterBreak="0">
    <w:nsid w:val="5E996BC0"/>
    <w:multiLevelType w:val="hybridMultilevel"/>
    <w:tmpl w:val="E2206872"/>
    <w:lvl w:ilvl="0" w:tplc="5262DD2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04317F9"/>
    <w:multiLevelType w:val="hybridMultilevel"/>
    <w:tmpl w:val="C72A298E"/>
    <w:lvl w:ilvl="0" w:tplc="90C2EB2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7335180E"/>
    <w:multiLevelType w:val="multilevel"/>
    <w:tmpl w:val="0BB0AD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7D0C1951"/>
    <w:multiLevelType w:val="hybridMultilevel"/>
    <w:tmpl w:val="E62239A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680501"/>
    <w:multiLevelType w:val="hybridMultilevel"/>
    <w:tmpl w:val="BBC03C60"/>
    <w:lvl w:ilvl="0" w:tplc="FBAED2D4">
      <w:start w:val="1"/>
      <w:numFmt w:val="decimal"/>
      <w:lvlText w:val="%1."/>
      <w:lvlJc w:val="left"/>
      <w:pPr>
        <w:ind w:left="824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1"/>
  </w:num>
  <w:num w:numId="3">
    <w:abstractNumId w:val="7"/>
  </w:num>
  <w:num w:numId="4">
    <w:abstractNumId w:val="8"/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3"/>
  </w:num>
  <w:num w:numId="10">
    <w:abstractNumId w:val="10"/>
  </w:num>
  <w:num w:numId="11">
    <w:abstractNumId w:val="0"/>
  </w:num>
  <w:num w:numId="12">
    <w:abstractNumId w:val="5"/>
  </w:num>
  <w:num w:numId="1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3"/>
  </w:num>
  <w:num w:numId="15">
    <w:abstractNumId w:val="9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0135"/>
    <w:rsid w:val="0000000A"/>
    <w:rsid w:val="00000560"/>
    <w:rsid w:val="000005D3"/>
    <w:rsid w:val="00000B30"/>
    <w:rsid w:val="00000E54"/>
    <w:rsid w:val="00000ED4"/>
    <w:rsid w:val="00000F93"/>
    <w:rsid w:val="00001042"/>
    <w:rsid w:val="000016A6"/>
    <w:rsid w:val="0000185A"/>
    <w:rsid w:val="00001C91"/>
    <w:rsid w:val="00001F8B"/>
    <w:rsid w:val="00002149"/>
    <w:rsid w:val="0000248A"/>
    <w:rsid w:val="00002970"/>
    <w:rsid w:val="00002B67"/>
    <w:rsid w:val="00002C77"/>
    <w:rsid w:val="00003233"/>
    <w:rsid w:val="0000342A"/>
    <w:rsid w:val="00003665"/>
    <w:rsid w:val="00003AA2"/>
    <w:rsid w:val="00003BE9"/>
    <w:rsid w:val="00003F21"/>
    <w:rsid w:val="0000403D"/>
    <w:rsid w:val="0000409A"/>
    <w:rsid w:val="0000423F"/>
    <w:rsid w:val="00004305"/>
    <w:rsid w:val="000043E3"/>
    <w:rsid w:val="000046C7"/>
    <w:rsid w:val="0000489B"/>
    <w:rsid w:val="00004BD4"/>
    <w:rsid w:val="00004C09"/>
    <w:rsid w:val="0000578A"/>
    <w:rsid w:val="00005B63"/>
    <w:rsid w:val="00005B86"/>
    <w:rsid w:val="00005B95"/>
    <w:rsid w:val="00005F84"/>
    <w:rsid w:val="0000603E"/>
    <w:rsid w:val="00006607"/>
    <w:rsid w:val="000066C6"/>
    <w:rsid w:val="0000691E"/>
    <w:rsid w:val="00006947"/>
    <w:rsid w:val="00006C95"/>
    <w:rsid w:val="0000710E"/>
    <w:rsid w:val="000071BA"/>
    <w:rsid w:val="000071C8"/>
    <w:rsid w:val="00007283"/>
    <w:rsid w:val="00007869"/>
    <w:rsid w:val="00007873"/>
    <w:rsid w:val="0000798B"/>
    <w:rsid w:val="00007E3C"/>
    <w:rsid w:val="00010460"/>
    <w:rsid w:val="000107FA"/>
    <w:rsid w:val="00010DAD"/>
    <w:rsid w:val="00010E40"/>
    <w:rsid w:val="00010F2E"/>
    <w:rsid w:val="00011001"/>
    <w:rsid w:val="00011144"/>
    <w:rsid w:val="000115EC"/>
    <w:rsid w:val="0001205E"/>
    <w:rsid w:val="000125E6"/>
    <w:rsid w:val="0001267E"/>
    <w:rsid w:val="00012A11"/>
    <w:rsid w:val="00012D9C"/>
    <w:rsid w:val="00012F0C"/>
    <w:rsid w:val="00013387"/>
    <w:rsid w:val="00013A46"/>
    <w:rsid w:val="00014100"/>
    <w:rsid w:val="00014225"/>
    <w:rsid w:val="000145B7"/>
    <w:rsid w:val="00014623"/>
    <w:rsid w:val="00014D72"/>
    <w:rsid w:val="00015169"/>
    <w:rsid w:val="00015797"/>
    <w:rsid w:val="0001584D"/>
    <w:rsid w:val="00015C32"/>
    <w:rsid w:val="000161DA"/>
    <w:rsid w:val="00016681"/>
    <w:rsid w:val="00016BFF"/>
    <w:rsid w:val="00016C48"/>
    <w:rsid w:val="00017201"/>
    <w:rsid w:val="000174E8"/>
    <w:rsid w:val="00017866"/>
    <w:rsid w:val="00020109"/>
    <w:rsid w:val="00020811"/>
    <w:rsid w:val="00020816"/>
    <w:rsid w:val="00020997"/>
    <w:rsid w:val="000209BE"/>
    <w:rsid w:val="00020BC5"/>
    <w:rsid w:val="00020CFE"/>
    <w:rsid w:val="00021185"/>
    <w:rsid w:val="000211E0"/>
    <w:rsid w:val="00021619"/>
    <w:rsid w:val="000216AA"/>
    <w:rsid w:val="00021723"/>
    <w:rsid w:val="00022203"/>
    <w:rsid w:val="00022B6F"/>
    <w:rsid w:val="00023009"/>
    <w:rsid w:val="00023240"/>
    <w:rsid w:val="000232D1"/>
    <w:rsid w:val="00023350"/>
    <w:rsid w:val="000233F7"/>
    <w:rsid w:val="000239D6"/>
    <w:rsid w:val="00023A24"/>
    <w:rsid w:val="00023B28"/>
    <w:rsid w:val="00023F39"/>
    <w:rsid w:val="00023FA3"/>
    <w:rsid w:val="000241E6"/>
    <w:rsid w:val="000247FF"/>
    <w:rsid w:val="00024AC7"/>
    <w:rsid w:val="00024B64"/>
    <w:rsid w:val="00024DCE"/>
    <w:rsid w:val="00024FC9"/>
    <w:rsid w:val="000255D5"/>
    <w:rsid w:val="00025765"/>
    <w:rsid w:val="00025959"/>
    <w:rsid w:val="00025C12"/>
    <w:rsid w:val="00025D7D"/>
    <w:rsid w:val="00025F20"/>
    <w:rsid w:val="000260B0"/>
    <w:rsid w:val="00026400"/>
    <w:rsid w:val="00026454"/>
    <w:rsid w:val="00026646"/>
    <w:rsid w:val="0002674C"/>
    <w:rsid w:val="00026BD8"/>
    <w:rsid w:val="00026E57"/>
    <w:rsid w:val="00026E7F"/>
    <w:rsid w:val="0002702D"/>
    <w:rsid w:val="000271F9"/>
    <w:rsid w:val="000273C9"/>
    <w:rsid w:val="00027DA0"/>
    <w:rsid w:val="00027E1D"/>
    <w:rsid w:val="0003003B"/>
    <w:rsid w:val="000300C6"/>
    <w:rsid w:val="00030654"/>
    <w:rsid w:val="00030699"/>
    <w:rsid w:val="00030A4A"/>
    <w:rsid w:val="00031C63"/>
    <w:rsid w:val="00031E39"/>
    <w:rsid w:val="000322AB"/>
    <w:rsid w:val="000325EA"/>
    <w:rsid w:val="00032C6B"/>
    <w:rsid w:val="00032CDF"/>
    <w:rsid w:val="00032F35"/>
    <w:rsid w:val="00033026"/>
    <w:rsid w:val="0003305A"/>
    <w:rsid w:val="000331F2"/>
    <w:rsid w:val="000333BC"/>
    <w:rsid w:val="00033846"/>
    <w:rsid w:val="0003387C"/>
    <w:rsid w:val="00033D7E"/>
    <w:rsid w:val="00033FB4"/>
    <w:rsid w:val="000347D8"/>
    <w:rsid w:val="00034A55"/>
    <w:rsid w:val="00034C3A"/>
    <w:rsid w:val="00034D20"/>
    <w:rsid w:val="00034E9B"/>
    <w:rsid w:val="00034FE8"/>
    <w:rsid w:val="00035194"/>
    <w:rsid w:val="00035CC6"/>
    <w:rsid w:val="00036232"/>
    <w:rsid w:val="0003637A"/>
    <w:rsid w:val="00036599"/>
    <w:rsid w:val="000367E1"/>
    <w:rsid w:val="0003684A"/>
    <w:rsid w:val="00036C5D"/>
    <w:rsid w:val="00037050"/>
    <w:rsid w:val="00037057"/>
    <w:rsid w:val="0003722A"/>
    <w:rsid w:val="00037247"/>
    <w:rsid w:val="000372F2"/>
    <w:rsid w:val="0003739F"/>
    <w:rsid w:val="0003743D"/>
    <w:rsid w:val="0003799D"/>
    <w:rsid w:val="00037B29"/>
    <w:rsid w:val="00037C3B"/>
    <w:rsid w:val="00037C80"/>
    <w:rsid w:val="00037DDE"/>
    <w:rsid w:val="0004028C"/>
    <w:rsid w:val="000403A6"/>
    <w:rsid w:val="00040A75"/>
    <w:rsid w:val="00040B74"/>
    <w:rsid w:val="00040B9B"/>
    <w:rsid w:val="00041078"/>
    <w:rsid w:val="000411C8"/>
    <w:rsid w:val="0004159B"/>
    <w:rsid w:val="0004189F"/>
    <w:rsid w:val="00041930"/>
    <w:rsid w:val="00041B54"/>
    <w:rsid w:val="00041C5F"/>
    <w:rsid w:val="00041D4F"/>
    <w:rsid w:val="00041E54"/>
    <w:rsid w:val="00041F47"/>
    <w:rsid w:val="00041FE5"/>
    <w:rsid w:val="00042448"/>
    <w:rsid w:val="00042741"/>
    <w:rsid w:val="00042D04"/>
    <w:rsid w:val="00042DAA"/>
    <w:rsid w:val="0004301F"/>
    <w:rsid w:val="00043067"/>
    <w:rsid w:val="0004331A"/>
    <w:rsid w:val="00043C04"/>
    <w:rsid w:val="00043DAE"/>
    <w:rsid w:val="00043E27"/>
    <w:rsid w:val="000440B3"/>
    <w:rsid w:val="00044184"/>
    <w:rsid w:val="000442DF"/>
    <w:rsid w:val="00044816"/>
    <w:rsid w:val="00044EA2"/>
    <w:rsid w:val="00044F57"/>
    <w:rsid w:val="00045989"/>
    <w:rsid w:val="00045DA3"/>
    <w:rsid w:val="00045E57"/>
    <w:rsid w:val="000460A1"/>
    <w:rsid w:val="000465FE"/>
    <w:rsid w:val="0004661B"/>
    <w:rsid w:val="00046998"/>
    <w:rsid w:val="00046A24"/>
    <w:rsid w:val="00046A87"/>
    <w:rsid w:val="00046BD3"/>
    <w:rsid w:val="00046BD9"/>
    <w:rsid w:val="00046DC6"/>
    <w:rsid w:val="00046FEE"/>
    <w:rsid w:val="000470C7"/>
    <w:rsid w:val="00047583"/>
    <w:rsid w:val="00047649"/>
    <w:rsid w:val="00047933"/>
    <w:rsid w:val="00047C0B"/>
    <w:rsid w:val="00047E39"/>
    <w:rsid w:val="00047E5F"/>
    <w:rsid w:val="00050515"/>
    <w:rsid w:val="00050D8E"/>
    <w:rsid w:val="00050ED0"/>
    <w:rsid w:val="000519CC"/>
    <w:rsid w:val="000519E7"/>
    <w:rsid w:val="00051AD9"/>
    <w:rsid w:val="00051AE4"/>
    <w:rsid w:val="00051B10"/>
    <w:rsid w:val="00051BF8"/>
    <w:rsid w:val="000523B4"/>
    <w:rsid w:val="00052559"/>
    <w:rsid w:val="0005287D"/>
    <w:rsid w:val="00052A57"/>
    <w:rsid w:val="00052E34"/>
    <w:rsid w:val="00052F3A"/>
    <w:rsid w:val="000530D5"/>
    <w:rsid w:val="00053173"/>
    <w:rsid w:val="00053586"/>
    <w:rsid w:val="000536B9"/>
    <w:rsid w:val="00053768"/>
    <w:rsid w:val="000539A6"/>
    <w:rsid w:val="0005479B"/>
    <w:rsid w:val="00054B99"/>
    <w:rsid w:val="00054F9D"/>
    <w:rsid w:val="00055153"/>
    <w:rsid w:val="000556C5"/>
    <w:rsid w:val="0005588C"/>
    <w:rsid w:val="0005620C"/>
    <w:rsid w:val="0005640E"/>
    <w:rsid w:val="00056674"/>
    <w:rsid w:val="00056C06"/>
    <w:rsid w:val="00057651"/>
    <w:rsid w:val="0005778C"/>
    <w:rsid w:val="00057973"/>
    <w:rsid w:val="00057ABF"/>
    <w:rsid w:val="00057B21"/>
    <w:rsid w:val="00057EA6"/>
    <w:rsid w:val="0006012B"/>
    <w:rsid w:val="00060690"/>
    <w:rsid w:val="000607C4"/>
    <w:rsid w:val="00060973"/>
    <w:rsid w:val="00060AB3"/>
    <w:rsid w:val="0006116C"/>
    <w:rsid w:val="00061535"/>
    <w:rsid w:val="00061AE4"/>
    <w:rsid w:val="00061E1E"/>
    <w:rsid w:val="00061E54"/>
    <w:rsid w:val="00061F9A"/>
    <w:rsid w:val="00062124"/>
    <w:rsid w:val="000621C9"/>
    <w:rsid w:val="00062B5B"/>
    <w:rsid w:val="00062E94"/>
    <w:rsid w:val="0006308D"/>
    <w:rsid w:val="0006311A"/>
    <w:rsid w:val="00063142"/>
    <w:rsid w:val="000631F2"/>
    <w:rsid w:val="00063834"/>
    <w:rsid w:val="00063A00"/>
    <w:rsid w:val="00063BAE"/>
    <w:rsid w:val="0006423C"/>
    <w:rsid w:val="000649BE"/>
    <w:rsid w:val="00064C4A"/>
    <w:rsid w:val="00064DA7"/>
    <w:rsid w:val="00064EC2"/>
    <w:rsid w:val="00065047"/>
    <w:rsid w:val="00065101"/>
    <w:rsid w:val="00065275"/>
    <w:rsid w:val="000653C5"/>
    <w:rsid w:val="000654B5"/>
    <w:rsid w:val="00065981"/>
    <w:rsid w:val="00065E3D"/>
    <w:rsid w:val="000661C7"/>
    <w:rsid w:val="00066962"/>
    <w:rsid w:val="00066BFA"/>
    <w:rsid w:val="00066CB5"/>
    <w:rsid w:val="00066D41"/>
    <w:rsid w:val="00066D65"/>
    <w:rsid w:val="00066FAA"/>
    <w:rsid w:val="000671BB"/>
    <w:rsid w:val="0006753D"/>
    <w:rsid w:val="000676B5"/>
    <w:rsid w:val="00067C1B"/>
    <w:rsid w:val="00067DC1"/>
    <w:rsid w:val="000701B6"/>
    <w:rsid w:val="0007040F"/>
    <w:rsid w:val="0007056C"/>
    <w:rsid w:val="0007072B"/>
    <w:rsid w:val="0007084A"/>
    <w:rsid w:val="0007084F"/>
    <w:rsid w:val="00070937"/>
    <w:rsid w:val="00070B9F"/>
    <w:rsid w:val="00070BC1"/>
    <w:rsid w:val="00070DA6"/>
    <w:rsid w:val="00071031"/>
    <w:rsid w:val="00071203"/>
    <w:rsid w:val="0007148E"/>
    <w:rsid w:val="000714F6"/>
    <w:rsid w:val="000718E2"/>
    <w:rsid w:val="00071C72"/>
    <w:rsid w:val="00071E0A"/>
    <w:rsid w:val="00071E57"/>
    <w:rsid w:val="00071EA0"/>
    <w:rsid w:val="00072528"/>
    <w:rsid w:val="0007277F"/>
    <w:rsid w:val="00072EE9"/>
    <w:rsid w:val="000736C1"/>
    <w:rsid w:val="00073943"/>
    <w:rsid w:val="00073A59"/>
    <w:rsid w:val="00073F08"/>
    <w:rsid w:val="00073F31"/>
    <w:rsid w:val="0007448B"/>
    <w:rsid w:val="000747D4"/>
    <w:rsid w:val="00074ADF"/>
    <w:rsid w:val="00074B0C"/>
    <w:rsid w:val="000753EC"/>
    <w:rsid w:val="00075802"/>
    <w:rsid w:val="000758D5"/>
    <w:rsid w:val="000758EA"/>
    <w:rsid w:val="00075B48"/>
    <w:rsid w:val="00075D33"/>
    <w:rsid w:val="00075E0D"/>
    <w:rsid w:val="00075F21"/>
    <w:rsid w:val="00076205"/>
    <w:rsid w:val="00076852"/>
    <w:rsid w:val="00077863"/>
    <w:rsid w:val="000779B6"/>
    <w:rsid w:val="00077FAC"/>
    <w:rsid w:val="00080337"/>
    <w:rsid w:val="0008045C"/>
    <w:rsid w:val="0008069E"/>
    <w:rsid w:val="000809EB"/>
    <w:rsid w:val="00080DD5"/>
    <w:rsid w:val="00080F7F"/>
    <w:rsid w:val="000810B1"/>
    <w:rsid w:val="00081D21"/>
    <w:rsid w:val="000820F9"/>
    <w:rsid w:val="0008223F"/>
    <w:rsid w:val="00082794"/>
    <w:rsid w:val="00082BB2"/>
    <w:rsid w:val="00082EE6"/>
    <w:rsid w:val="0008337F"/>
    <w:rsid w:val="000833E0"/>
    <w:rsid w:val="00083547"/>
    <w:rsid w:val="000838EB"/>
    <w:rsid w:val="0008391D"/>
    <w:rsid w:val="00083CE9"/>
    <w:rsid w:val="00083EE1"/>
    <w:rsid w:val="0008419C"/>
    <w:rsid w:val="0008446D"/>
    <w:rsid w:val="000844DE"/>
    <w:rsid w:val="000848C3"/>
    <w:rsid w:val="00084EDD"/>
    <w:rsid w:val="00085198"/>
    <w:rsid w:val="00085207"/>
    <w:rsid w:val="00085496"/>
    <w:rsid w:val="00085517"/>
    <w:rsid w:val="00085BA3"/>
    <w:rsid w:val="00085C4B"/>
    <w:rsid w:val="00086102"/>
    <w:rsid w:val="000864D9"/>
    <w:rsid w:val="000864E5"/>
    <w:rsid w:val="000865E7"/>
    <w:rsid w:val="0008679D"/>
    <w:rsid w:val="00086A9C"/>
    <w:rsid w:val="0008727D"/>
    <w:rsid w:val="000872D9"/>
    <w:rsid w:val="00087408"/>
    <w:rsid w:val="000876DC"/>
    <w:rsid w:val="00087839"/>
    <w:rsid w:val="00087B71"/>
    <w:rsid w:val="00087D59"/>
    <w:rsid w:val="00087EA8"/>
    <w:rsid w:val="00090222"/>
    <w:rsid w:val="00090A94"/>
    <w:rsid w:val="00090D46"/>
    <w:rsid w:val="00090EB6"/>
    <w:rsid w:val="0009184E"/>
    <w:rsid w:val="00091AF6"/>
    <w:rsid w:val="00091E96"/>
    <w:rsid w:val="00091EA4"/>
    <w:rsid w:val="00092679"/>
    <w:rsid w:val="000928AD"/>
    <w:rsid w:val="00092997"/>
    <w:rsid w:val="00092AFB"/>
    <w:rsid w:val="00092C72"/>
    <w:rsid w:val="00092E3C"/>
    <w:rsid w:val="000934A3"/>
    <w:rsid w:val="00093822"/>
    <w:rsid w:val="00093827"/>
    <w:rsid w:val="00093CB4"/>
    <w:rsid w:val="00094292"/>
    <w:rsid w:val="000943D4"/>
    <w:rsid w:val="0009472E"/>
    <w:rsid w:val="00094774"/>
    <w:rsid w:val="00094900"/>
    <w:rsid w:val="00094E69"/>
    <w:rsid w:val="00094E76"/>
    <w:rsid w:val="000958D9"/>
    <w:rsid w:val="00095915"/>
    <w:rsid w:val="000959F5"/>
    <w:rsid w:val="00095A45"/>
    <w:rsid w:val="00095F9D"/>
    <w:rsid w:val="00096550"/>
    <w:rsid w:val="000965EC"/>
    <w:rsid w:val="000966A8"/>
    <w:rsid w:val="00096CC5"/>
    <w:rsid w:val="00096DCA"/>
    <w:rsid w:val="00096E0E"/>
    <w:rsid w:val="00097125"/>
    <w:rsid w:val="0009714A"/>
    <w:rsid w:val="000973DB"/>
    <w:rsid w:val="000976E6"/>
    <w:rsid w:val="0009789A"/>
    <w:rsid w:val="00097B91"/>
    <w:rsid w:val="000A017F"/>
    <w:rsid w:val="000A0771"/>
    <w:rsid w:val="000A14C9"/>
    <w:rsid w:val="000A17BD"/>
    <w:rsid w:val="000A20A7"/>
    <w:rsid w:val="000A25F3"/>
    <w:rsid w:val="000A26C5"/>
    <w:rsid w:val="000A282D"/>
    <w:rsid w:val="000A2FF5"/>
    <w:rsid w:val="000A34A4"/>
    <w:rsid w:val="000A35EB"/>
    <w:rsid w:val="000A3EFC"/>
    <w:rsid w:val="000A3F9F"/>
    <w:rsid w:val="000A40DA"/>
    <w:rsid w:val="000A4845"/>
    <w:rsid w:val="000A512E"/>
    <w:rsid w:val="000A5175"/>
    <w:rsid w:val="000A51BE"/>
    <w:rsid w:val="000A51F6"/>
    <w:rsid w:val="000A6551"/>
    <w:rsid w:val="000A65BD"/>
    <w:rsid w:val="000A6AD7"/>
    <w:rsid w:val="000A6DED"/>
    <w:rsid w:val="000A6E75"/>
    <w:rsid w:val="000A6EC8"/>
    <w:rsid w:val="000A7232"/>
    <w:rsid w:val="000A7AB5"/>
    <w:rsid w:val="000A7BAD"/>
    <w:rsid w:val="000B0292"/>
    <w:rsid w:val="000B125A"/>
    <w:rsid w:val="000B136E"/>
    <w:rsid w:val="000B1633"/>
    <w:rsid w:val="000B1A0A"/>
    <w:rsid w:val="000B1E34"/>
    <w:rsid w:val="000B1F23"/>
    <w:rsid w:val="000B2074"/>
    <w:rsid w:val="000B20E8"/>
    <w:rsid w:val="000B21E9"/>
    <w:rsid w:val="000B26B3"/>
    <w:rsid w:val="000B2A9F"/>
    <w:rsid w:val="000B2FE5"/>
    <w:rsid w:val="000B3853"/>
    <w:rsid w:val="000B3CF3"/>
    <w:rsid w:val="000B482B"/>
    <w:rsid w:val="000B4AF8"/>
    <w:rsid w:val="000B4CBE"/>
    <w:rsid w:val="000B4D89"/>
    <w:rsid w:val="000B5011"/>
    <w:rsid w:val="000B53DA"/>
    <w:rsid w:val="000B55B9"/>
    <w:rsid w:val="000B5C6C"/>
    <w:rsid w:val="000B5F20"/>
    <w:rsid w:val="000B61D5"/>
    <w:rsid w:val="000B65E6"/>
    <w:rsid w:val="000B676A"/>
    <w:rsid w:val="000B6866"/>
    <w:rsid w:val="000B6C09"/>
    <w:rsid w:val="000B6F9F"/>
    <w:rsid w:val="000B765C"/>
    <w:rsid w:val="000B76C3"/>
    <w:rsid w:val="000B771A"/>
    <w:rsid w:val="000B7725"/>
    <w:rsid w:val="000B7D35"/>
    <w:rsid w:val="000B7FAE"/>
    <w:rsid w:val="000C0036"/>
    <w:rsid w:val="000C02D8"/>
    <w:rsid w:val="000C0567"/>
    <w:rsid w:val="000C0DD0"/>
    <w:rsid w:val="000C0EDE"/>
    <w:rsid w:val="000C0F73"/>
    <w:rsid w:val="000C1805"/>
    <w:rsid w:val="000C1B20"/>
    <w:rsid w:val="000C1DF0"/>
    <w:rsid w:val="000C1F3A"/>
    <w:rsid w:val="000C2726"/>
    <w:rsid w:val="000C291B"/>
    <w:rsid w:val="000C296F"/>
    <w:rsid w:val="000C2AF6"/>
    <w:rsid w:val="000C2B57"/>
    <w:rsid w:val="000C2BBC"/>
    <w:rsid w:val="000C2CD5"/>
    <w:rsid w:val="000C3009"/>
    <w:rsid w:val="000C3326"/>
    <w:rsid w:val="000C34B3"/>
    <w:rsid w:val="000C3599"/>
    <w:rsid w:val="000C3B34"/>
    <w:rsid w:val="000C3D8C"/>
    <w:rsid w:val="000C3DE0"/>
    <w:rsid w:val="000C5228"/>
    <w:rsid w:val="000C5373"/>
    <w:rsid w:val="000C54C9"/>
    <w:rsid w:val="000C5A19"/>
    <w:rsid w:val="000C5AE8"/>
    <w:rsid w:val="000C5DE5"/>
    <w:rsid w:val="000C64AF"/>
    <w:rsid w:val="000C67B8"/>
    <w:rsid w:val="000C6A8B"/>
    <w:rsid w:val="000C6B93"/>
    <w:rsid w:val="000C70C2"/>
    <w:rsid w:val="000C738C"/>
    <w:rsid w:val="000C775B"/>
    <w:rsid w:val="000C79D0"/>
    <w:rsid w:val="000C7D47"/>
    <w:rsid w:val="000C7E00"/>
    <w:rsid w:val="000D0541"/>
    <w:rsid w:val="000D0643"/>
    <w:rsid w:val="000D0CEE"/>
    <w:rsid w:val="000D0F5D"/>
    <w:rsid w:val="000D0F65"/>
    <w:rsid w:val="000D0F84"/>
    <w:rsid w:val="000D1494"/>
    <w:rsid w:val="000D1604"/>
    <w:rsid w:val="000D1683"/>
    <w:rsid w:val="000D20B5"/>
    <w:rsid w:val="000D27B3"/>
    <w:rsid w:val="000D3228"/>
    <w:rsid w:val="000D3314"/>
    <w:rsid w:val="000D33E1"/>
    <w:rsid w:val="000D3831"/>
    <w:rsid w:val="000D398F"/>
    <w:rsid w:val="000D3AF6"/>
    <w:rsid w:val="000D3FC1"/>
    <w:rsid w:val="000D40EA"/>
    <w:rsid w:val="000D4298"/>
    <w:rsid w:val="000D4429"/>
    <w:rsid w:val="000D4495"/>
    <w:rsid w:val="000D46C0"/>
    <w:rsid w:val="000D46DF"/>
    <w:rsid w:val="000D4C37"/>
    <w:rsid w:val="000D4CB2"/>
    <w:rsid w:val="000D506E"/>
    <w:rsid w:val="000D5132"/>
    <w:rsid w:val="000D5345"/>
    <w:rsid w:val="000D549B"/>
    <w:rsid w:val="000D58CC"/>
    <w:rsid w:val="000D5921"/>
    <w:rsid w:val="000D59B4"/>
    <w:rsid w:val="000D5BFC"/>
    <w:rsid w:val="000D5C92"/>
    <w:rsid w:val="000D5F0F"/>
    <w:rsid w:val="000D600E"/>
    <w:rsid w:val="000D63C0"/>
    <w:rsid w:val="000D64F5"/>
    <w:rsid w:val="000D6566"/>
    <w:rsid w:val="000D68BD"/>
    <w:rsid w:val="000D699B"/>
    <w:rsid w:val="000D69A1"/>
    <w:rsid w:val="000D69B4"/>
    <w:rsid w:val="000D6AB4"/>
    <w:rsid w:val="000D6C68"/>
    <w:rsid w:val="000D704E"/>
    <w:rsid w:val="000D7051"/>
    <w:rsid w:val="000D72CE"/>
    <w:rsid w:val="000D7394"/>
    <w:rsid w:val="000D74B8"/>
    <w:rsid w:val="000D75F0"/>
    <w:rsid w:val="000D7825"/>
    <w:rsid w:val="000D7F1F"/>
    <w:rsid w:val="000E003B"/>
    <w:rsid w:val="000E014B"/>
    <w:rsid w:val="000E0187"/>
    <w:rsid w:val="000E0626"/>
    <w:rsid w:val="000E06C4"/>
    <w:rsid w:val="000E0774"/>
    <w:rsid w:val="000E0C17"/>
    <w:rsid w:val="000E108E"/>
    <w:rsid w:val="000E1194"/>
    <w:rsid w:val="000E178A"/>
    <w:rsid w:val="000E1933"/>
    <w:rsid w:val="000E1A8D"/>
    <w:rsid w:val="000E2341"/>
    <w:rsid w:val="000E2BBE"/>
    <w:rsid w:val="000E2C3C"/>
    <w:rsid w:val="000E338C"/>
    <w:rsid w:val="000E33AD"/>
    <w:rsid w:val="000E33B0"/>
    <w:rsid w:val="000E341C"/>
    <w:rsid w:val="000E3625"/>
    <w:rsid w:val="000E3AFC"/>
    <w:rsid w:val="000E3C89"/>
    <w:rsid w:val="000E3CDC"/>
    <w:rsid w:val="000E3FAB"/>
    <w:rsid w:val="000E4194"/>
    <w:rsid w:val="000E4B08"/>
    <w:rsid w:val="000E5354"/>
    <w:rsid w:val="000E536D"/>
    <w:rsid w:val="000E5584"/>
    <w:rsid w:val="000E5A09"/>
    <w:rsid w:val="000E6726"/>
    <w:rsid w:val="000E7048"/>
    <w:rsid w:val="000E7072"/>
    <w:rsid w:val="000E70D3"/>
    <w:rsid w:val="000E7198"/>
    <w:rsid w:val="000E719B"/>
    <w:rsid w:val="000E720A"/>
    <w:rsid w:val="000E7267"/>
    <w:rsid w:val="000E7A36"/>
    <w:rsid w:val="000F0703"/>
    <w:rsid w:val="000F0819"/>
    <w:rsid w:val="000F0C09"/>
    <w:rsid w:val="000F0C2C"/>
    <w:rsid w:val="000F0F8D"/>
    <w:rsid w:val="000F0F8F"/>
    <w:rsid w:val="000F1582"/>
    <w:rsid w:val="000F15BF"/>
    <w:rsid w:val="000F1BC3"/>
    <w:rsid w:val="000F1F09"/>
    <w:rsid w:val="000F2025"/>
    <w:rsid w:val="000F204D"/>
    <w:rsid w:val="000F22D4"/>
    <w:rsid w:val="000F246E"/>
    <w:rsid w:val="000F26F3"/>
    <w:rsid w:val="000F29D9"/>
    <w:rsid w:val="000F2BF1"/>
    <w:rsid w:val="000F30FB"/>
    <w:rsid w:val="000F345F"/>
    <w:rsid w:val="000F34EC"/>
    <w:rsid w:val="000F367B"/>
    <w:rsid w:val="000F3CEB"/>
    <w:rsid w:val="000F3EC8"/>
    <w:rsid w:val="000F409B"/>
    <w:rsid w:val="000F4159"/>
    <w:rsid w:val="000F422B"/>
    <w:rsid w:val="000F4513"/>
    <w:rsid w:val="000F4585"/>
    <w:rsid w:val="000F4CC5"/>
    <w:rsid w:val="000F4DEF"/>
    <w:rsid w:val="000F4F77"/>
    <w:rsid w:val="000F505F"/>
    <w:rsid w:val="000F511D"/>
    <w:rsid w:val="000F516B"/>
    <w:rsid w:val="000F52B2"/>
    <w:rsid w:val="000F576E"/>
    <w:rsid w:val="000F5885"/>
    <w:rsid w:val="000F5CF6"/>
    <w:rsid w:val="000F5FA4"/>
    <w:rsid w:val="000F629D"/>
    <w:rsid w:val="000F69DB"/>
    <w:rsid w:val="000F6A78"/>
    <w:rsid w:val="000F6DA5"/>
    <w:rsid w:val="000F795B"/>
    <w:rsid w:val="000F7E92"/>
    <w:rsid w:val="0010018E"/>
    <w:rsid w:val="0010036E"/>
    <w:rsid w:val="00100A69"/>
    <w:rsid w:val="00100B1A"/>
    <w:rsid w:val="00100D37"/>
    <w:rsid w:val="00100FDF"/>
    <w:rsid w:val="00101854"/>
    <w:rsid w:val="00101BBC"/>
    <w:rsid w:val="00101D8C"/>
    <w:rsid w:val="00101E36"/>
    <w:rsid w:val="0010294F"/>
    <w:rsid w:val="001029BF"/>
    <w:rsid w:val="00102ABD"/>
    <w:rsid w:val="00102AC0"/>
    <w:rsid w:val="0010322A"/>
    <w:rsid w:val="0010338C"/>
    <w:rsid w:val="00103994"/>
    <w:rsid w:val="00103D9B"/>
    <w:rsid w:val="00103DAF"/>
    <w:rsid w:val="00103EEA"/>
    <w:rsid w:val="00103F70"/>
    <w:rsid w:val="0010417A"/>
    <w:rsid w:val="0010469D"/>
    <w:rsid w:val="00104D5D"/>
    <w:rsid w:val="0010502A"/>
    <w:rsid w:val="0010530D"/>
    <w:rsid w:val="001053B1"/>
    <w:rsid w:val="001054E5"/>
    <w:rsid w:val="0010566E"/>
    <w:rsid w:val="00106295"/>
    <w:rsid w:val="0010693D"/>
    <w:rsid w:val="00106CD3"/>
    <w:rsid w:val="00106CEF"/>
    <w:rsid w:val="00106E29"/>
    <w:rsid w:val="0010700C"/>
    <w:rsid w:val="001071A8"/>
    <w:rsid w:val="00107573"/>
    <w:rsid w:val="0010783C"/>
    <w:rsid w:val="0010793C"/>
    <w:rsid w:val="00107A5E"/>
    <w:rsid w:val="0011013B"/>
    <w:rsid w:val="00110151"/>
    <w:rsid w:val="0011046E"/>
    <w:rsid w:val="001105EE"/>
    <w:rsid w:val="001106AF"/>
    <w:rsid w:val="001107F3"/>
    <w:rsid w:val="001107FC"/>
    <w:rsid w:val="001109CF"/>
    <w:rsid w:val="00110A3D"/>
    <w:rsid w:val="00110C13"/>
    <w:rsid w:val="00110ED2"/>
    <w:rsid w:val="0011172A"/>
    <w:rsid w:val="00111A58"/>
    <w:rsid w:val="00111E24"/>
    <w:rsid w:val="001124DA"/>
    <w:rsid w:val="00112523"/>
    <w:rsid w:val="00112BF6"/>
    <w:rsid w:val="00112C34"/>
    <w:rsid w:val="00112ED4"/>
    <w:rsid w:val="00112FD6"/>
    <w:rsid w:val="00113077"/>
    <w:rsid w:val="0011372A"/>
    <w:rsid w:val="001137D1"/>
    <w:rsid w:val="00113884"/>
    <w:rsid w:val="00114294"/>
    <w:rsid w:val="0011464C"/>
    <w:rsid w:val="00114896"/>
    <w:rsid w:val="001149CB"/>
    <w:rsid w:val="00114F7C"/>
    <w:rsid w:val="00115102"/>
    <w:rsid w:val="00115231"/>
    <w:rsid w:val="001152BF"/>
    <w:rsid w:val="0011542F"/>
    <w:rsid w:val="00115C50"/>
    <w:rsid w:val="00115FAE"/>
    <w:rsid w:val="0011660A"/>
    <w:rsid w:val="0011667B"/>
    <w:rsid w:val="00116813"/>
    <w:rsid w:val="0011693B"/>
    <w:rsid w:val="0011696B"/>
    <w:rsid w:val="00116A00"/>
    <w:rsid w:val="00116BBC"/>
    <w:rsid w:val="00116D15"/>
    <w:rsid w:val="00116E3E"/>
    <w:rsid w:val="0011710F"/>
    <w:rsid w:val="0011719C"/>
    <w:rsid w:val="001172BF"/>
    <w:rsid w:val="001173FC"/>
    <w:rsid w:val="00117545"/>
    <w:rsid w:val="00117DA7"/>
    <w:rsid w:val="00117FC0"/>
    <w:rsid w:val="001201C9"/>
    <w:rsid w:val="001205D1"/>
    <w:rsid w:val="00120609"/>
    <w:rsid w:val="0012079C"/>
    <w:rsid w:val="00120868"/>
    <w:rsid w:val="001208BC"/>
    <w:rsid w:val="00120D77"/>
    <w:rsid w:val="0012118B"/>
    <w:rsid w:val="00121C82"/>
    <w:rsid w:val="00121E33"/>
    <w:rsid w:val="001220DF"/>
    <w:rsid w:val="00122112"/>
    <w:rsid w:val="00122508"/>
    <w:rsid w:val="0012253D"/>
    <w:rsid w:val="001225B3"/>
    <w:rsid w:val="00122752"/>
    <w:rsid w:val="001227C3"/>
    <w:rsid w:val="00122C8A"/>
    <w:rsid w:val="00122CA5"/>
    <w:rsid w:val="00122D16"/>
    <w:rsid w:val="00122F5E"/>
    <w:rsid w:val="001232D8"/>
    <w:rsid w:val="001235E4"/>
    <w:rsid w:val="00123867"/>
    <w:rsid w:val="001238CA"/>
    <w:rsid w:val="0012396C"/>
    <w:rsid w:val="00123A57"/>
    <w:rsid w:val="00123D08"/>
    <w:rsid w:val="001243F0"/>
    <w:rsid w:val="0012454F"/>
    <w:rsid w:val="00124569"/>
    <w:rsid w:val="001246D1"/>
    <w:rsid w:val="001249F4"/>
    <w:rsid w:val="00124A99"/>
    <w:rsid w:val="00124DDB"/>
    <w:rsid w:val="00124F3E"/>
    <w:rsid w:val="00124F82"/>
    <w:rsid w:val="00125231"/>
    <w:rsid w:val="0012553A"/>
    <w:rsid w:val="00125A82"/>
    <w:rsid w:val="00125BCA"/>
    <w:rsid w:val="00125D72"/>
    <w:rsid w:val="0012627F"/>
    <w:rsid w:val="001263B1"/>
    <w:rsid w:val="00126422"/>
    <w:rsid w:val="0012642B"/>
    <w:rsid w:val="0012643A"/>
    <w:rsid w:val="0012648D"/>
    <w:rsid w:val="001267DF"/>
    <w:rsid w:val="00126826"/>
    <w:rsid w:val="00126DC6"/>
    <w:rsid w:val="00127844"/>
    <w:rsid w:val="001278E0"/>
    <w:rsid w:val="00127CC2"/>
    <w:rsid w:val="00127E5D"/>
    <w:rsid w:val="00127E92"/>
    <w:rsid w:val="0013014D"/>
    <w:rsid w:val="00130432"/>
    <w:rsid w:val="001304AE"/>
    <w:rsid w:val="0013091C"/>
    <w:rsid w:val="00130EE0"/>
    <w:rsid w:val="0013101E"/>
    <w:rsid w:val="001311D3"/>
    <w:rsid w:val="001311E0"/>
    <w:rsid w:val="001312A8"/>
    <w:rsid w:val="001313B1"/>
    <w:rsid w:val="00131455"/>
    <w:rsid w:val="001318B9"/>
    <w:rsid w:val="00131A28"/>
    <w:rsid w:val="00131D7A"/>
    <w:rsid w:val="001321AA"/>
    <w:rsid w:val="00132521"/>
    <w:rsid w:val="001325CA"/>
    <w:rsid w:val="00132708"/>
    <w:rsid w:val="00132D86"/>
    <w:rsid w:val="0013301A"/>
    <w:rsid w:val="00133407"/>
    <w:rsid w:val="00133508"/>
    <w:rsid w:val="001335A2"/>
    <w:rsid w:val="00133A81"/>
    <w:rsid w:val="00133B83"/>
    <w:rsid w:val="00133D6F"/>
    <w:rsid w:val="00133EB2"/>
    <w:rsid w:val="00133EC1"/>
    <w:rsid w:val="0013411B"/>
    <w:rsid w:val="0013422B"/>
    <w:rsid w:val="0013443C"/>
    <w:rsid w:val="00134565"/>
    <w:rsid w:val="00134573"/>
    <w:rsid w:val="0013468B"/>
    <w:rsid w:val="00134AC1"/>
    <w:rsid w:val="00134D7B"/>
    <w:rsid w:val="00134ED2"/>
    <w:rsid w:val="00134F6A"/>
    <w:rsid w:val="0013516A"/>
    <w:rsid w:val="001357D2"/>
    <w:rsid w:val="00135852"/>
    <w:rsid w:val="0013586A"/>
    <w:rsid w:val="001358C9"/>
    <w:rsid w:val="00135911"/>
    <w:rsid w:val="001359DC"/>
    <w:rsid w:val="00135A9D"/>
    <w:rsid w:val="001361C8"/>
    <w:rsid w:val="001364A7"/>
    <w:rsid w:val="0013650E"/>
    <w:rsid w:val="00136594"/>
    <w:rsid w:val="001366AD"/>
    <w:rsid w:val="00136866"/>
    <w:rsid w:val="001369B6"/>
    <w:rsid w:val="001369FD"/>
    <w:rsid w:val="00136A3D"/>
    <w:rsid w:val="00136AF7"/>
    <w:rsid w:val="00136BAC"/>
    <w:rsid w:val="00136DAA"/>
    <w:rsid w:val="00137431"/>
    <w:rsid w:val="00137AD6"/>
    <w:rsid w:val="00140120"/>
    <w:rsid w:val="001401AC"/>
    <w:rsid w:val="00140265"/>
    <w:rsid w:val="00140905"/>
    <w:rsid w:val="00140CB2"/>
    <w:rsid w:val="00140E58"/>
    <w:rsid w:val="00140F88"/>
    <w:rsid w:val="00141855"/>
    <w:rsid w:val="00141A8E"/>
    <w:rsid w:val="00141B40"/>
    <w:rsid w:val="00141C08"/>
    <w:rsid w:val="00141DB7"/>
    <w:rsid w:val="00141DD5"/>
    <w:rsid w:val="00142253"/>
    <w:rsid w:val="0014228A"/>
    <w:rsid w:val="00142301"/>
    <w:rsid w:val="001423B5"/>
    <w:rsid w:val="001424DB"/>
    <w:rsid w:val="0014261E"/>
    <w:rsid w:val="0014278D"/>
    <w:rsid w:val="00142808"/>
    <w:rsid w:val="00142A3D"/>
    <w:rsid w:val="00142CB7"/>
    <w:rsid w:val="00142F04"/>
    <w:rsid w:val="00142F38"/>
    <w:rsid w:val="00142F82"/>
    <w:rsid w:val="001437B8"/>
    <w:rsid w:val="00143EA0"/>
    <w:rsid w:val="00144064"/>
    <w:rsid w:val="0014413A"/>
    <w:rsid w:val="00144A50"/>
    <w:rsid w:val="00145445"/>
    <w:rsid w:val="00145E10"/>
    <w:rsid w:val="00145F73"/>
    <w:rsid w:val="00145FA9"/>
    <w:rsid w:val="00145FCD"/>
    <w:rsid w:val="0014637F"/>
    <w:rsid w:val="00146616"/>
    <w:rsid w:val="001466C3"/>
    <w:rsid w:val="00146B20"/>
    <w:rsid w:val="00146B82"/>
    <w:rsid w:val="00146F2F"/>
    <w:rsid w:val="001475D0"/>
    <w:rsid w:val="001477A9"/>
    <w:rsid w:val="00147C9D"/>
    <w:rsid w:val="00147EF2"/>
    <w:rsid w:val="00150249"/>
    <w:rsid w:val="0015097B"/>
    <w:rsid w:val="00150A90"/>
    <w:rsid w:val="00150ED7"/>
    <w:rsid w:val="00150FDF"/>
    <w:rsid w:val="00151006"/>
    <w:rsid w:val="00151290"/>
    <w:rsid w:val="001517E5"/>
    <w:rsid w:val="00151A56"/>
    <w:rsid w:val="00151FE7"/>
    <w:rsid w:val="001525D6"/>
    <w:rsid w:val="00152946"/>
    <w:rsid w:val="00152EF9"/>
    <w:rsid w:val="00152F0E"/>
    <w:rsid w:val="00152F6D"/>
    <w:rsid w:val="00152F92"/>
    <w:rsid w:val="0015355A"/>
    <w:rsid w:val="00153994"/>
    <w:rsid w:val="00153A1D"/>
    <w:rsid w:val="00153A20"/>
    <w:rsid w:val="00153A53"/>
    <w:rsid w:val="00153B25"/>
    <w:rsid w:val="00153FEC"/>
    <w:rsid w:val="0015437E"/>
    <w:rsid w:val="00154391"/>
    <w:rsid w:val="001550B6"/>
    <w:rsid w:val="00155204"/>
    <w:rsid w:val="00155574"/>
    <w:rsid w:val="00155D1E"/>
    <w:rsid w:val="00155E5B"/>
    <w:rsid w:val="001560D3"/>
    <w:rsid w:val="0015629E"/>
    <w:rsid w:val="001563C0"/>
    <w:rsid w:val="001567C3"/>
    <w:rsid w:val="00156907"/>
    <w:rsid w:val="00156BCB"/>
    <w:rsid w:val="00156F04"/>
    <w:rsid w:val="00157031"/>
    <w:rsid w:val="001570EE"/>
    <w:rsid w:val="00157295"/>
    <w:rsid w:val="0015743E"/>
    <w:rsid w:val="0015753E"/>
    <w:rsid w:val="00157574"/>
    <w:rsid w:val="00157714"/>
    <w:rsid w:val="001577D0"/>
    <w:rsid w:val="00157A71"/>
    <w:rsid w:val="00157B30"/>
    <w:rsid w:val="00157D67"/>
    <w:rsid w:val="00157F71"/>
    <w:rsid w:val="00160004"/>
    <w:rsid w:val="001605EF"/>
    <w:rsid w:val="00160727"/>
    <w:rsid w:val="00160A6C"/>
    <w:rsid w:val="00160E1A"/>
    <w:rsid w:val="00160F4A"/>
    <w:rsid w:val="001612B8"/>
    <w:rsid w:val="0016153F"/>
    <w:rsid w:val="00161674"/>
    <w:rsid w:val="0016177E"/>
    <w:rsid w:val="001619DD"/>
    <w:rsid w:val="00161E98"/>
    <w:rsid w:val="00161F57"/>
    <w:rsid w:val="0016212B"/>
    <w:rsid w:val="0016244E"/>
    <w:rsid w:val="00162514"/>
    <w:rsid w:val="00163704"/>
    <w:rsid w:val="001637E0"/>
    <w:rsid w:val="00163873"/>
    <w:rsid w:val="00163A68"/>
    <w:rsid w:val="00163DF3"/>
    <w:rsid w:val="00164292"/>
    <w:rsid w:val="001642CF"/>
    <w:rsid w:val="001642F5"/>
    <w:rsid w:val="001643CC"/>
    <w:rsid w:val="001649B8"/>
    <w:rsid w:val="00164B9F"/>
    <w:rsid w:val="00164FEA"/>
    <w:rsid w:val="001651D4"/>
    <w:rsid w:val="00165220"/>
    <w:rsid w:val="00165A3B"/>
    <w:rsid w:val="00165F4D"/>
    <w:rsid w:val="00165F91"/>
    <w:rsid w:val="00166653"/>
    <w:rsid w:val="00166824"/>
    <w:rsid w:val="001668C6"/>
    <w:rsid w:val="00166A2E"/>
    <w:rsid w:val="0016703F"/>
    <w:rsid w:val="00167077"/>
    <w:rsid w:val="0016715F"/>
    <w:rsid w:val="001671B7"/>
    <w:rsid w:val="001672BA"/>
    <w:rsid w:val="001677D4"/>
    <w:rsid w:val="00167B88"/>
    <w:rsid w:val="00167BDE"/>
    <w:rsid w:val="00167C0A"/>
    <w:rsid w:val="00167C80"/>
    <w:rsid w:val="00167CC1"/>
    <w:rsid w:val="00167D6A"/>
    <w:rsid w:val="00167E8C"/>
    <w:rsid w:val="001700B7"/>
    <w:rsid w:val="001700DE"/>
    <w:rsid w:val="0017016E"/>
    <w:rsid w:val="00170E27"/>
    <w:rsid w:val="001715E9"/>
    <w:rsid w:val="0017195C"/>
    <w:rsid w:val="00171986"/>
    <w:rsid w:val="00171D7F"/>
    <w:rsid w:val="001724F9"/>
    <w:rsid w:val="001726C5"/>
    <w:rsid w:val="0017284F"/>
    <w:rsid w:val="00172971"/>
    <w:rsid w:val="00172F0F"/>
    <w:rsid w:val="0017347B"/>
    <w:rsid w:val="00173550"/>
    <w:rsid w:val="00173656"/>
    <w:rsid w:val="00173AEF"/>
    <w:rsid w:val="00173B50"/>
    <w:rsid w:val="00173C09"/>
    <w:rsid w:val="00173C64"/>
    <w:rsid w:val="00173D58"/>
    <w:rsid w:val="00173FCF"/>
    <w:rsid w:val="0017418E"/>
    <w:rsid w:val="001744E5"/>
    <w:rsid w:val="00174565"/>
    <w:rsid w:val="00174D1D"/>
    <w:rsid w:val="0017534B"/>
    <w:rsid w:val="001756A1"/>
    <w:rsid w:val="00175881"/>
    <w:rsid w:val="001759B8"/>
    <w:rsid w:val="00175AA4"/>
    <w:rsid w:val="00175BEC"/>
    <w:rsid w:val="00176770"/>
    <w:rsid w:val="00176BF6"/>
    <w:rsid w:val="00176C36"/>
    <w:rsid w:val="00176C44"/>
    <w:rsid w:val="00176CA2"/>
    <w:rsid w:val="00176E87"/>
    <w:rsid w:val="00177754"/>
    <w:rsid w:val="001777AF"/>
    <w:rsid w:val="001778FF"/>
    <w:rsid w:val="00180255"/>
    <w:rsid w:val="0018039E"/>
    <w:rsid w:val="001803DC"/>
    <w:rsid w:val="001806B5"/>
    <w:rsid w:val="00180AA5"/>
    <w:rsid w:val="001814E5"/>
    <w:rsid w:val="0018172B"/>
    <w:rsid w:val="00181887"/>
    <w:rsid w:val="00181923"/>
    <w:rsid w:val="00182120"/>
    <w:rsid w:val="0018251B"/>
    <w:rsid w:val="00182569"/>
    <w:rsid w:val="0018259C"/>
    <w:rsid w:val="001825D5"/>
    <w:rsid w:val="00182882"/>
    <w:rsid w:val="0018288B"/>
    <w:rsid w:val="001834BB"/>
    <w:rsid w:val="0018386F"/>
    <w:rsid w:val="0018395E"/>
    <w:rsid w:val="00183B04"/>
    <w:rsid w:val="00183EE8"/>
    <w:rsid w:val="0018418F"/>
    <w:rsid w:val="00184B12"/>
    <w:rsid w:val="00185072"/>
    <w:rsid w:val="001851CE"/>
    <w:rsid w:val="001855EC"/>
    <w:rsid w:val="00185892"/>
    <w:rsid w:val="00185F30"/>
    <w:rsid w:val="001861B4"/>
    <w:rsid w:val="0018628F"/>
    <w:rsid w:val="0018644D"/>
    <w:rsid w:val="001868B7"/>
    <w:rsid w:val="00187BD2"/>
    <w:rsid w:val="00187DF1"/>
    <w:rsid w:val="00187F62"/>
    <w:rsid w:val="001900B6"/>
    <w:rsid w:val="001900DC"/>
    <w:rsid w:val="001902FC"/>
    <w:rsid w:val="001904F3"/>
    <w:rsid w:val="001908D8"/>
    <w:rsid w:val="00190B35"/>
    <w:rsid w:val="00190E68"/>
    <w:rsid w:val="00190E7C"/>
    <w:rsid w:val="00190EC4"/>
    <w:rsid w:val="001917D5"/>
    <w:rsid w:val="00191855"/>
    <w:rsid w:val="0019186D"/>
    <w:rsid w:val="00192025"/>
    <w:rsid w:val="00192151"/>
    <w:rsid w:val="00192307"/>
    <w:rsid w:val="001923B0"/>
    <w:rsid w:val="001923B8"/>
    <w:rsid w:val="00192B07"/>
    <w:rsid w:val="00192D28"/>
    <w:rsid w:val="00192E87"/>
    <w:rsid w:val="001930D7"/>
    <w:rsid w:val="00193315"/>
    <w:rsid w:val="00193458"/>
    <w:rsid w:val="0019360E"/>
    <w:rsid w:val="0019378D"/>
    <w:rsid w:val="00193C8F"/>
    <w:rsid w:val="00193E7D"/>
    <w:rsid w:val="00193E98"/>
    <w:rsid w:val="00193F83"/>
    <w:rsid w:val="00194432"/>
    <w:rsid w:val="001948E4"/>
    <w:rsid w:val="00194C29"/>
    <w:rsid w:val="00194F52"/>
    <w:rsid w:val="00194F80"/>
    <w:rsid w:val="001950A3"/>
    <w:rsid w:val="0019562F"/>
    <w:rsid w:val="001959F6"/>
    <w:rsid w:val="0019644A"/>
    <w:rsid w:val="0019670E"/>
    <w:rsid w:val="00196BB3"/>
    <w:rsid w:val="00196CC7"/>
    <w:rsid w:val="001970E5"/>
    <w:rsid w:val="00197609"/>
    <w:rsid w:val="00197706"/>
    <w:rsid w:val="00197789"/>
    <w:rsid w:val="0019792D"/>
    <w:rsid w:val="001A0001"/>
    <w:rsid w:val="001A0028"/>
    <w:rsid w:val="001A0185"/>
    <w:rsid w:val="001A03C4"/>
    <w:rsid w:val="001A052D"/>
    <w:rsid w:val="001A05FA"/>
    <w:rsid w:val="001A0A2F"/>
    <w:rsid w:val="001A0AD0"/>
    <w:rsid w:val="001A0D3F"/>
    <w:rsid w:val="001A11DD"/>
    <w:rsid w:val="001A12B8"/>
    <w:rsid w:val="001A1574"/>
    <w:rsid w:val="001A1595"/>
    <w:rsid w:val="001A1902"/>
    <w:rsid w:val="001A191F"/>
    <w:rsid w:val="001A1E7D"/>
    <w:rsid w:val="001A1FA0"/>
    <w:rsid w:val="001A21AB"/>
    <w:rsid w:val="001A2521"/>
    <w:rsid w:val="001A2794"/>
    <w:rsid w:val="001A27C1"/>
    <w:rsid w:val="001A281C"/>
    <w:rsid w:val="001A28D1"/>
    <w:rsid w:val="001A2989"/>
    <w:rsid w:val="001A2A2E"/>
    <w:rsid w:val="001A2FCA"/>
    <w:rsid w:val="001A36EF"/>
    <w:rsid w:val="001A39A0"/>
    <w:rsid w:val="001A3D6C"/>
    <w:rsid w:val="001A3FD1"/>
    <w:rsid w:val="001A45C0"/>
    <w:rsid w:val="001A468B"/>
    <w:rsid w:val="001A48DA"/>
    <w:rsid w:val="001A4FF5"/>
    <w:rsid w:val="001A53C3"/>
    <w:rsid w:val="001A5438"/>
    <w:rsid w:val="001A55B5"/>
    <w:rsid w:val="001A5807"/>
    <w:rsid w:val="001A5A05"/>
    <w:rsid w:val="001A5CD2"/>
    <w:rsid w:val="001A6282"/>
    <w:rsid w:val="001A67AA"/>
    <w:rsid w:val="001A6A8C"/>
    <w:rsid w:val="001A6DBF"/>
    <w:rsid w:val="001A7560"/>
    <w:rsid w:val="001A75A4"/>
    <w:rsid w:val="001A7C55"/>
    <w:rsid w:val="001B0416"/>
    <w:rsid w:val="001B04CC"/>
    <w:rsid w:val="001B050E"/>
    <w:rsid w:val="001B099D"/>
    <w:rsid w:val="001B0C8A"/>
    <w:rsid w:val="001B0DF2"/>
    <w:rsid w:val="001B1493"/>
    <w:rsid w:val="001B1634"/>
    <w:rsid w:val="001B1636"/>
    <w:rsid w:val="001B1B04"/>
    <w:rsid w:val="001B1CA3"/>
    <w:rsid w:val="001B1ECD"/>
    <w:rsid w:val="001B2124"/>
    <w:rsid w:val="001B22F8"/>
    <w:rsid w:val="001B255C"/>
    <w:rsid w:val="001B2AF0"/>
    <w:rsid w:val="001B2D8A"/>
    <w:rsid w:val="001B30DE"/>
    <w:rsid w:val="001B379D"/>
    <w:rsid w:val="001B3B40"/>
    <w:rsid w:val="001B3B4A"/>
    <w:rsid w:val="001B450E"/>
    <w:rsid w:val="001B46CE"/>
    <w:rsid w:val="001B49EB"/>
    <w:rsid w:val="001B4C69"/>
    <w:rsid w:val="001B508B"/>
    <w:rsid w:val="001B5232"/>
    <w:rsid w:val="001B56BF"/>
    <w:rsid w:val="001B59D8"/>
    <w:rsid w:val="001B626E"/>
    <w:rsid w:val="001B627A"/>
    <w:rsid w:val="001B6529"/>
    <w:rsid w:val="001B6594"/>
    <w:rsid w:val="001B685A"/>
    <w:rsid w:val="001B6877"/>
    <w:rsid w:val="001B6D63"/>
    <w:rsid w:val="001B7097"/>
    <w:rsid w:val="001B728A"/>
    <w:rsid w:val="001B7368"/>
    <w:rsid w:val="001B7A0F"/>
    <w:rsid w:val="001B7DD5"/>
    <w:rsid w:val="001C0145"/>
    <w:rsid w:val="001C0C55"/>
    <w:rsid w:val="001C0CD3"/>
    <w:rsid w:val="001C11D5"/>
    <w:rsid w:val="001C1338"/>
    <w:rsid w:val="001C1341"/>
    <w:rsid w:val="001C1884"/>
    <w:rsid w:val="001C1952"/>
    <w:rsid w:val="001C19BD"/>
    <w:rsid w:val="001C1B29"/>
    <w:rsid w:val="001C1CEE"/>
    <w:rsid w:val="001C1D3F"/>
    <w:rsid w:val="001C21F2"/>
    <w:rsid w:val="001C220F"/>
    <w:rsid w:val="001C2318"/>
    <w:rsid w:val="001C2A1F"/>
    <w:rsid w:val="001C2C17"/>
    <w:rsid w:val="001C2CC8"/>
    <w:rsid w:val="001C347F"/>
    <w:rsid w:val="001C3573"/>
    <w:rsid w:val="001C3A13"/>
    <w:rsid w:val="001C4499"/>
    <w:rsid w:val="001C4BC4"/>
    <w:rsid w:val="001C4F34"/>
    <w:rsid w:val="001C51AB"/>
    <w:rsid w:val="001C53CE"/>
    <w:rsid w:val="001C578D"/>
    <w:rsid w:val="001C57EC"/>
    <w:rsid w:val="001C5C04"/>
    <w:rsid w:val="001C5D78"/>
    <w:rsid w:val="001C5E81"/>
    <w:rsid w:val="001C5FB3"/>
    <w:rsid w:val="001C60EE"/>
    <w:rsid w:val="001C655B"/>
    <w:rsid w:val="001C6663"/>
    <w:rsid w:val="001C67E2"/>
    <w:rsid w:val="001C6AE2"/>
    <w:rsid w:val="001C6CE1"/>
    <w:rsid w:val="001C77EE"/>
    <w:rsid w:val="001C7A4F"/>
    <w:rsid w:val="001C7DA1"/>
    <w:rsid w:val="001C7FFE"/>
    <w:rsid w:val="001D0191"/>
    <w:rsid w:val="001D036B"/>
    <w:rsid w:val="001D04A7"/>
    <w:rsid w:val="001D0553"/>
    <w:rsid w:val="001D0888"/>
    <w:rsid w:val="001D08A8"/>
    <w:rsid w:val="001D0BFF"/>
    <w:rsid w:val="001D10A4"/>
    <w:rsid w:val="001D13E2"/>
    <w:rsid w:val="001D17CF"/>
    <w:rsid w:val="001D1B55"/>
    <w:rsid w:val="001D1CCA"/>
    <w:rsid w:val="001D1E84"/>
    <w:rsid w:val="001D25CA"/>
    <w:rsid w:val="001D263C"/>
    <w:rsid w:val="001D27C2"/>
    <w:rsid w:val="001D291F"/>
    <w:rsid w:val="001D2AA4"/>
    <w:rsid w:val="001D3372"/>
    <w:rsid w:val="001D33C3"/>
    <w:rsid w:val="001D38CC"/>
    <w:rsid w:val="001D3EB5"/>
    <w:rsid w:val="001D4458"/>
    <w:rsid w:val="001D487F"/>
    <w:rsid w:val="001D4E92"/>
    <w:rsid w:val="001D5072"/>
    <w:rsid w:val="001D594B"/>
    <w:rsid w:val="001D5AD9"/>
    <w:rsid w:val="001D5B9E"/>
    <w:rsid w:val="001D5CFD"/>
    <w:rsid w:val="001D6437"/>
    <w:rsid w:val="001D64F2"/>
    <w:rsid w:val="001D69D8"/>
    <w:rsid w:val="001D6BC8"/>
    <w:rsid w:val="001D7BA0"/>
    <w:rsid w:val="001D7C19"/>
    <w:rsid w:val="001D7CA9"/>
    <w:rsid w:val="001E0110"/>
    <w:rsid w:val="001E0361"/>
    <w:rsid w:val="001E048C"/>
    <w:rsid w:val="001E0861"/>
    <w:rsid w:val="001E0E2E"/>
    <w:rsid w:val="001E10DB"/>
    <w:rsid w:val="001E1210"/>
    <w:rsid w:val="001E14CC"/>
    <w:rsid w:val="001E1BF4"/>
    <w:rsid w:val="001E1BF9"/>
    <w:rsid w:val="001E2054"/>
    <w:rsid w:val="001E2850"/>
    <w:rsid w:val="001E2F37"/>
    <w:rsid w:val="001E2F46"/>
    <w:rsid w:val="001E3177"/>
    <w:rsid w:val="001E3218"/>
    <w:rsid w:val="001E330A"/>
    <w:rsid w:val="001E35A1"/>
    <w:rsid w:val="001E37BD"/>
    <w:rsid w:val="001E40DB"/>
    <w:rsid w:val="001E423C"/>
    <w:rsid w:val="001E4B88"/>
    <w:rsid w:val="001E4CDA"/>
    <w:rsid w:val="001E4EAC"/>
    <w:rsid w:val="001E4FEE"/>
    <w:rsid w:val="001E51E2"/>
    <w:rsid w:val="001E55A6"/>
    <w:rsid w:val="001E5C7D"/>
    <w:rsid w:val="001E5EC0"/>
    <w:rsid w:val="001E5FE1"/>
    <w:rsid w:val="001E6175"/>
    <w:rsid w:val="001E62C1"/>
    <w:rsid w:val="001E670C"/>
    <w:rsid w:val="001E69EA"/>
    <w:rsid w:val="001E6A02"/>
    <w:rsid w:val="001E6DC8"/>
    <w:rsid w:val="001E6FBA"/>
    <w:rsid w:val="001E70FB"/>
    <w:rsid w:val="001E721F"/>
    <w:rsid w:val="001E74CD"/>
    <w:rsid w:val="001E75A1"/>
    <w:rsid w:val="001F0178"/>
    <w:rsid w:val="001F048C"/>
    <w:rsid w:val="001F0D7B"/>
    <w:rsid w:val="001F0DA6"/>
    <w:rsid w:val="001F0FC9"/>
    <w:rsid w:val="001F1158"/>
    <w:rsid w:val="001F190F"/>
    <w:rsid w:val="001F19E3"/>
    <w:rsid w:val="001F1C31"/>
    <w:rsid w:val="001F218D"/>
    <w:rsid w:val="001F2404"/>
    <w:rsid w:val="001F24E9"/>
    <w:rsid w:val="001F2572"/>
    <w:rsid w:val="001F29D6"/>
    <w:rsid w:val="001F2D8B"/>
    <w:rsid w:val="001F3524"/>
    <w:rsid w:val="001F35F6"/>
    <w:rsid w:val="001F3878"/>
    <w:rsid w:val="001F3A74"/>
    <w:rsid w:val="001F3C65"/>
    <w:rsid w:val="001F4106"/>
    <w:rsid w:val="001F4111"/>
    <w:rsid w:val="001F41D8"/>
    <w:rsid w:val="001F47C8"/>
    <w:rsid w:val="001F48CC"/>
    <w:rsid w:val="001F4954"/>
    <w:rsid w:val="001F4C8C"/>
    <w:rsid w:val="001F4DEB"/>
    <w:rsid w:val="001F5227"/>
    <w:rsid w:val="001F52D6"/>
    <w:rsid w:val="001F5392"/>
    <w:rsid w:val="001F595B"/>
    <w:rsid w:val="001F595C"/>
    <w:rsid w:val="001F5B3C"/>
    <w:rsid w:val="001F5F2F"/>
    <w:rsid w:val="001F6010"/>
    <w:rsid w:val="001F605B"/>
    <w:rsid w:val="001F6718"/>
    <w:rsid w:val="001F6819"/>
    <w:rsid w:val="001F6DE0"/>
    <w:rsid w:val="001F6E90"/>
    <w:rsid w:val="001F746D"/>
    <w:rsid w:val="001F789D"/>
    <w:rsid w:val="001F7B54"/>
    <w:rsid w:val="001F7B97"/>
    <w:rsid w:val="001F7CE1"/>
    <w:rsid w:val="001F7D48"/>
    <w:rsid w:val="001F7E52"/>
    <w:rsid w:val="0020028F"/>
    <w:rsid w:val="00200539"/>
    <w:rsid w:val="00200629"/>
    <w:rsid w:val="0020108B"/>
    <w:rsid w:val="002015BA"/>
    <w:rsid w:val="002017A2"/>
    <w:rsid w:val="002018B5"/>
    <w:rsid w:val="00201EED"/>
    <w:rsid w:val="00202203"/>
    <w:rsid w:val="0020233F"/>
    <w:rsid w:val="002026C9"/>
    <w:rsid w:val="00202988"/>
    <w:rsid w:val="00202BE5"/>
    <w:rsid w:val="00202C8C"/>
    <w:rsid w:val="0020333D"/>
    <w:rsid w:val="00203355"/>
    <w:rsid w:val="002038D9"/>
    <w:rsid w:val="00203BBD"/>
    <w:rsid w:val="0020418A"/>
    <w:rsid w:val="00204316"/>
    <w:rsid w:val="00204E5E"/>
    <w:rsid w:val="002052FE"/>
    <w:rsid w:val="002059F4"/>
    <w:rsid w:val="00205D35"/>
    <w:rsid w:val="00205D3B"/>
    <w:rsid w:val="00205EC3"/>
    <w:rsid w:val="00206106"/>
    <w:rsid w:val="0020616E"/>
    <w:rsid w:val="002066C6"/>
    <w:rsid w:val="002066E7"/>
    <w:rsid w:val="00206AC6"/>
    <w:rsid w:val="00206CE9"/>
    <w:rsid w:val="00207405"/>
    <w:rsid w:val="00207A2C"/>
    <w:rsid w:val="00207AF9"/>
    <w:rsid w:val="00207DC9"/>
    <w:rsid w:val="00207DD7"/>
    <w:rsid w:val="002101B2"/>
    <w:rsid w:val="0021026C"/>
    <w:rsid w:val="0021037C"/>
    <w:rsid w:val="00210565"/>
    <w:rsid w:val="00211330"/>
    <w:rsid w:val="00211334"/>
    <w:rsid w:val="00211356"/>
    <w:rsid w:val="0021152A"/>
    <w:rsid w:val="00211640"/>
    <w:rsid w:val="002118F4"/>
    <w:rsid w:val="00211CAF"/>
    <w:rsid w:val="00211EBE"/>
    <w:rsid w:val="0021217A"/>
    <w:rsid w:val="002121AD"/>
    <w:rsid w:val="002123C3"/>
    <w:rsid w:val="00213B7C"/>
    <w:rsid w:val="0021442C"/>
    <w:rsid w:val="00214599"/>
    <w:rsid w:val="002145DF"/>
    <w:rsid w:val="00215068"/>
    <w:rsid w:val="00215399"/>
    <w:rsid w:val="002158DA"/>
    <w:rsid w:val="00215B5E"/>
    <w:rsid w:val="00216016"/>
    <w:rsid w:val="00216103"/>
    <w:rsid w:val="0021672D"/>
    <w:rsid w:val="00216806"/>
    <w:rsid w:val="00216896"/>
    <w:rsid w:val="00216921"/>
    <w:rsid w:val="00216E66"/>
    <w:rsid w:val="0021709E"/>
    <w:rsid w:val="002171B3"/>
    <w:rsid w:val="002173B9"/>
    <w:rsid w:val="00217454"/>
    <w:rsid w:val="002178DA"/>
    <w:rsid w:val="00217A38"/>
    <w:rsid w:val="00217BF2"/>
    <w:rsid w:val="00217C24"/>
    <w:rsid w:val="00217D18"/>
    <w:rsid w:val="00217E27"/>
    <w:rsid w:val="002200D6"/>
    <w:rsid w:val="00220A4F"/>
    <w:rsid w:val="00220A6F"/>
    <w:rsid w:val="00220D1E"/>
    <w:rsid w:val="00220EC2"/>
    <w:rsid w:val="00220FFB"/>
    <w:rsid w:val="0022127D"/>
    <w:rsid w:val="002215F2"/>
    <w:rsid w:val="002216F0"/>
    <w:rsid w:val="0022187B"/>
    <w:rsid w:val="00221C65"/>
    <w:rsid w:val="00221ED4"/>
    <w:rsid w:val="00221F7C"/>
    <w:rsid w:val="002226FF"/>
    <w:rsid w:val="00222D3A"/>
    <w:rsid w:val="00222D8B"/>
    <w:rsid w:val="00222DB4"/>
    <w:rsid w:val="002230CF"/>
    <w:rsid w:val="0022324D"/>
    <w:rsid w:val="002232DD"/>
    <w:rsid w:val="002237A3"/>
    <w:rsid w:val="00223839"/>
    <w:rsid w:val="00223BA8"/>
    <w:rsid w:val="00223F82"/>
    <w:rsid w:val="002242F5"/>
    <w:rsid w:val="002246B3"/>
    <w:rsid w:val="00224929"/>
    <w:rsid w:val="00224AC5"/>
    <w:rsid w:val="00224ECC"/>
    <w:rsid w:val="0022511A"/>
    <w:rsid w:val="002254CD"/>
    <w:rsid w:val="00225A4A"/>
    <w:rsid w:val="00225B7A"/>
    <w:rsid w:val="00225DDE"/>
    <w:rsid w:val="00226552"/>
    <w:rsid w:val="002266FE"/>
    <w:rsid w:val="00226898"/>
    <w:rsid w:val="00226C3F"/>
    <w:rsid w:val="00226C84"/>
    <w:rsid w:val="0022705A"/>
    <w:rsid w:val="00227295"/>
    <w:rsid w:val="002275A6"/>
    <w:rsid w:val="00227885"/>
    <w:rsid w:val="00227C85"/>
    <w:rsid w:val="00227CF9"/>
    <w:rsid w:val="00227F95"/>
    <w:rsid w:val="00230394"/>
    <w:rsid w:val="00230677"/>
    <w:rsid w:val="00230F74"/>
    <w:rsid w:val="00231195"/>
    <w:rsid w:val="00231386"/>
    <w:rsid w:val="00231916"/>
    <w:rsid w:val="00231977"/>
    <w:rsid w:val="00231B7C"/>
    <w:rsid w:val="002322A3"/>
    <w:rsid w:val="00232890"/>
    <w:rsid w:val="002328DA"/>
    <w:rsid w:val="00232C36"/>
    <w:rsid w:val="00232C73"/>
    <w:rsid w:val="002330D3"/>
    <w:rsid w:val="00233225"/>
    <w:rsid w:val="002336B9"/>
    <w:rsid w:val="0023380C"/>
    <w:rsid w:val="0023394A"/>
    <w:rsid w:val="002339C4"/>
    <w:rsid w:val="00233D5C"/>
    <w:rsid w:val="00233EC5"/>
    <w:rsid w:val="00233FE3"/>
    <w:rsid w:val="002347C0"/>
    <w:rsid w:val="00234A58"/>
    <w:rsid w:val="002353E7"/>
    <w:rsid w:val="0023545C"/>
    <w:rsid w:val="00235672"/>
    <w:rsid w:val="00235849"/>
    <w:rsid w:val="00235CAC"/>
    <w:rsid w:val="00235CAF"/>
    <w:rsid w:val="00236008"/>
    <w:rsid w:val="002361AF"/>
    <w:rsid w:val="00236247"/>
    <w:rsid w:val="0023650A"/>
    <w:rsid w:val="00236974"/>
    <w:rsid w:val="00236ED3"/>
    <w:rsid w:val="002371D8"/>
    <w:rsid w:val="002374C8"/>
    <w:rsid w:val="0023750E"/>
    <w:rsid w:val="00237556"/>
    <w:rsid w:val="002376F0"/>
    <w:rsid w:val="00237C66"/>
    <w:rsid w:val="00237E55"/>
    <w:rsid w:val="0024023C"/>
    <w:rsid w:val="002405E6"/>
    <w:rsid w:val="0024062E"/>
    <w:rsid w:val="0024080E"/>
    <w:rsid w:val="00240923"/>
    <w:rsid w:val="00240CF5"/>
    <w:rsid w:val="002411CE"/>
    <w:rsid w:val="00241205"/>
    <w:rsid w:val="0024145B"/>
    <w:rsid w:val="0024182F"/>
    <w:rsid w:val="0024196D"/>
    <w:rsid w:val="00242000"/>
    <w:rsid w:val="002429ED"/>
    <w:rsid w:val="00242AC2"/>
    <w:rsid w:val="00242F9F"/>
    <w:rsid w:val="002433FE"/>
    <w:rsid w:val="00243562"/>
    <w:rsid w:val="0024365D"/>
    <w:rsid w:val="00243704"/>
    <w:rsid w:val="00243F20"/>
    <w:rsid w:val="00244288"/>
    <w:rsid w:val="002443C5"/>
    <w:rsid w:val="002444B5"/>
    <w:rsid w:val="00244607"/>
    <w:rsid w:val="002446FF"/>
    <w:rsid w:val="00244778"/>
    <w:rsid w:val="002452FE"/>
    <w:rsid w:val="00245735"/>
    <w:rsid w:val="00245A53"/>
    <w:rsid w:val="00245BDB"/>
    <w:rsid w:val="00245C38"/>
    <w:rsid w:val="00245E91"/>
    <w:rsid w:val="00246080"/>
    <w:rsid w:val="0024654E"/>
    <w:rsid w:val="002465D6"/>
    <w:rsid w:val="002467C9"/>
    <w:rsid w:val="00246FE6"/>
    <w:rsid w:val="0024718F"/>
    <w:rsid w:val="00247438"/>
    <w:rsid w:val="002476D6"/>
    <w:rsid w:val="00247A66"/>
    <w:rsid w:val="00247BE8"/>
    <w:rsid w:val="00247DD5"/>
    <w:rsid w:val="00250178"/>
    <w:rsid w:val="002504E3"/>
    <w:rsid w:val="0025061C"/>
    <w:rsid w:val="00250780"/>
    <w:rsid w:val="002508A2"/>
    <w:rsid w:val="002509BF"/>
    <w:rsid w:val="00250AE0"/>
    <w:rsid w:val="00250DBF"/>
    <w:rsid w:val="0025125B"/>
    <w:rsid w:val="00251289"/>
    <w:rsid w:val="002513AF"/>
    <w:rsid w:val="00251412"/>
    <w:rsid w:val="00251A54"/>
    <w:rsid w:val="00251B19"/>
    <w:rsid w:val="00251D57"/>
    <w:rsid w:val="00252178"/>
    <w:rsid w:val="002523D8"/>
    <w:rsid w:val="00252BA3"/>
    <w:rsid w:val="00252C8A"/>
    <w:rsid w:val="00252E62"/>
    <w:rsid w:val="0025305E"/>
    <w:rsid w:val="0025318D"/>
    <w:rsid w:val="0025335D"/>
    <w:rsid w:val="00253384"/>
    <w:rsid w:val="002533DC"/>
    <w:rsid w:val="002533F9"/>
    <w:rsid w:val="0025393C"/>
    <w:rsid w:val="00253A34"/>
    <w:rsid w:val="00253B4E"/>
    <w:rsid w:val="0025405A"/>
    <w:rsid w:val="002543F0"/>
    <w:rsid w:val="0025484B"/>
    <w:rsid w:val="00254D0B"/>
    <w:rsid w:val="002556A9"/>
    <w:rsid w:val="00255837"/>
    <w:rsid w:val="00255D3C"/>
    <w:rsid w:val="00255EBF"/>
    <w:rsid w:val="002562AF"/>
    <w:rsid w:val="00256370"/>
    <w:rsid w:val="002566FD"/>
    <w:rsid w:val="00256C16"/>
    <w:rsid w:val="00257005"/>
    <w:rsid w:val="00257B3C"/>
    <w:rsid w:val="00257DC7"/>
    <w:rsid w:val="00257E5D"/>
    <w:rsid w:val="00257F1F"/>
    <w:rsid w:val="002601CB"/>
    <w:rsid w:val="0026052A"/>
    <w:rsid w:val="00260F6D"/>
    <w:rsid w:val="0026127E"/>
    <w:rsid w:val="002612D9"/>
    <w:rsid w:val="0026135D"/>
    <w:rsid w:val="00261D22"/>
    <w:rsid w:val="00261F0A"/>
    <w:rsid w:val="00261F86"/>
    <w:rsid w:val="00262023"/>
    <w:rsid w:val="00262049"/>
    <w:rsid w:val="002627A8"/>
    <w:rsid w:val="00262F5C"/>
    <w:rsid w:val="002632BA"/>
    <w:rsid w:val="002632F7"/>
    <w:rsid w:val="002633D7"/>
    <w:rsid w:val="002634BA"/>
    <w:rsid w:val="00263660"/>
    <w:rsid w:val="00263713"/>
    <w:rsid w:val="002637CC"/>
    <w:rsid w:val="002638CD"/>
    <w:rsid w:val="00263936"/>
    <w:rsid w:val="00263BB1"/>
    <w:rsid w:val="00263E01"/>
    <w:rsid w:val="00263F10"/>
    <w:rsid w:val="00263FCE"/>
    <w:rsid w:val="00264050"/>
    <w:rsid w:val="00264CD9"/>
    <w:rsid w:val="00264DC8"/>
    <w:rsid w:val="00264DD3"/>
    <w:rsid w:val="00264F02"/>
    <w:rsid w:val="002652D3"/>
    <w:rsid w:val="002652FE"/>
    <w:rsid w:val="0026558D"/>
    <w:rsid w:val="00265F40"/>
    <w:rsid w:val="00265FCB"/>
    <w:rsid w:val="00266278"/>
    <w:rsid w:val="002662F9"/>
    <w:rsid w:val="0026638A"/>
    <w:rsid w:val="00266A7C"/>
    <w:rsid w:val="00266F6C"/>
    <w:rsid w:val="002673AB"/>
    <w:rsid w:val="00267443"/>
    <w:rsid w:val="0026763D"/>
    <w:rsid w:val="00267698"/>
    <w:rsid w:val="0026773C"/>
    <w:rsid w:val="00267760"/>
    <w:rsid w:val="00267BD4"/>
    <w:rsid w:val="00267F29"/>
    <w:rsid w:val="00267F6B"/>
    <w:rsid w:val="0027003D"/>
    <w:rsid w:val="002700E4"/>
    <w:rsid w:val="002703DE"/>
    <w:rsid w:val="002706A9"/>
    <w:rsid w:val="0027084B"/>
    <w:rsid w:val="0027092B"/>
    <w:rsid w:val="00270DBB"/>
    <w:rsid w:val="0027153A"/>
    <w:rsid w:val="00271613"/>
    <w:rsid w:val="002718C6"/>
    <w:rsid w:val="00271951"/>
    <w:rsid w:val="00271DB6"/>
    <w:rsid w:val="00272391"/>
    <w:rsid w:val="002728A4"/>
    <w:rsid w:val="00272C2D"/>
    <w:rsid w:val="00272DDB"/>
    <w:rsid w:val="00273357"/>
    <w:rsid w:val="0027391D"/>
    <w:rsid w:val="00273DD6"/>
    <w:rsid w:val="00274027"/>
    <w:rsid w:val="0027490A"/>
    <w:rsid w:val="00274BA6"/>
    <w:rsid w:val="00274F17"/>
    <w:rsid w:val="00274F3D"/>
    <w:rsid w:val="00275598"/>
    <w:rsid w:val="00276070"/>
    <w:rsid w:val="002771AB"/>
    <w:rsid w:val="0027724A"/>
    <w:rsid w:val="0027755F"/>
    <w:rsid w:val="002775AA"/>
    <w:rsid w:val="00277795"/>
    <w:rsid w:val="00277E6D"/>
    <w:rsid w:val="00277FB6"/>
    <w:rsid w:val="0028003D"/>
    <w:rsid w:val="0028016E"/>
    <w:rsid w:val="00280575"/>
    <w:rsid w:val="00280AAA"/>
    <w:rsid w:val="00280AB5"/>
    <w:rsid w:val="00280FED"/>
    <w:rsid w:val="00281301"/>
    <w:rsid w:val="00281416"/>
    <w:rsid w:val="002817BD"/>
    <w:rsid w:val="002818A2"/>
    <w:rsid w:val="00281D09"/>
    <w:rsid w:val="00281F0C"/>
    <w:rsid w:val="0028275E"/>
    <w:rsid w:val="00282972"/>
    <w:rsid w:val="00282AEA"/>
    <w:rsid w:val="00283294"/>
    <w:rsid w:val="00283490"/>
    <w:rsid w:val="00283560"/>
    <w:rsid w:val="00284806"/>
    <w:rsid w:val="00284A2C"/>
    <w:rsid w:val="00284BD5"/>
    <w:rsid w:val="0028501D"/>
    <w:rsid w:val="0028506E"/>
    <w:rsid w:val="002863FC"/>
    <w:rsid w:val="00286499"/>
    <w:rsid w:val="00286BCF"/>
    <w:rsid w:val="00286C5F"/>
    <w:rsid w:val="0028788E"/>
    <w:rsid w:val="00287A17"/>
    <w:rsid w:val="00287AD4"/>
    <w:rsid w:val="00287F64"/>
    <w:rsid w:val="002901F0"/>
    <w:rsid w:val="0029049A"/>
    <w:rsid w:val="0029054B"/>
    <w:rsid w:val="002907CF"/>
    <w:rsid w:val="00290E22"/>
    <w:rsid w:val="002910F1"/>
    <w:rsid w:val="002911BB"/>
    <w:rsid w:val="00291426"/>
    <w:rsid w:val="00291635"/>
    <w:rsid w:val="00291647"/>
    <w:rsid w:val="0029164D"/>
    <w:rsid w:val="00291786"/>
    <w:rsid w:val="0029179B"/>
    <w:rsid w:val="00291BBB"/>
    <w:rsid w:val="00291DA4"/>
    <w:rsid w:val="00291F7C"/>
    <w:rsid w:val="002923F9"/>
    <w:rsid w:val="0029253F"/>
    <w:rsid w:val="00292669"/>
    <w:rsid w:val="00292A07"/>
    <w:rsid w:val="00292F66"/>
    <w:rsid w:val="0029305B"/>
    <w:rsid w:val="00293323"/>
    <w:rsid w:val="00293E7A"/>
    <w:rsid w:val="002940B2"/>
    <w:rsid w:val="00294133"/>
    <w:rsid w:val="00294349"/>
    <w:rsid w:val="002945BE"/>
    <w:rsid w:val="00294724"/>
    <w:rsid w:val="00294816"/>
    <w:rsid w:val="00294EAD"/>
    <w:rsid w:val="00295338"/>
    <w:rsid w:val="00295603"/>
    <w:rsid w:val="002962DA"/>
    <w:rsid w:val="002963E7"/>
    <w:rsid w:val="0029657B"/>
    <w:rsid w:val="00296A4A"/>
    <w:rsid w:val="00296E0E"/>
    <w:rsid w:val="00297756"/>
    <w:rsid w:val="00297FD0"/>
    <w:rsid w:val="002A01FC"/>
    <w:rsid w:val="002A0226"/>
    <w:rsid w:val="002A052A"/>
    <w:rsid w:val="002A07BF"/>
    <w:rsid w:val="002A085D"/>
    <w:rsid w:val="002A08B2"/>
    <w:rsid w:val="002A0B55"/>
    <w:rsid w:val="002A0DCC"/>
    <w:rsid w:val="002A0E93"/>
    <w:rsid w:val="002A1048"/>
    <w:rsid w:val="002A125E"/>
    <w:rsid w:val="002A12F1"/>
    <w:rsid w:val="002A1522"/>
    <w:rsid w:val="002A15CE"/>
    <w:rsid w:val="002A17CA"/>
    <w:rsid w:val="002A19BD"/>
    <w:rsid w:val="002A1E5E"/>
    <w:rsid w:val="002A1FE8"/>
    <w:rsid w:val="002A268D"/>
    <w:rsid w:val="002A26D8"/>
    <w:rsid w:val="002A2A1B"/>
    <w:rsid w:val="002A2B3E"/>
    <w:rsid w:val="002A2E43"/>
    <w:rsid w:val="002A3131"/>
    <w:rsid w:val="002A3776"/>
    <w:rsid w:val="002A399A"/>
    <w:rsid w:val="002A4046"/>
    <w:rsid w:val="002A4E83"/>
    <w:rsid w:val="002A510B"/>
    <w:rsid w:val="002A5375"/>
    <w:rsid w:val="002A581B"/>
    <w:rsid w:val="002A592C"/>
    <w:rsid w:val="002A59D2"/>
    <w:rsid w:val="002A5B14"/>
    <w:rsid w:val="002A5B1A"/>
    <w:rsid w:val="002A5D85"/>
    <w:rsid w:val="002A5E4F"/>
    <w:rsid w:val="002A5F9C"/>
    <w:rsid w:val="002A60FA"/>
    <w:rsid w:val="002A6112"/>
    <w:rsid w:val="002A611C"/>
    <w:rsid w:val="002A6480"/>
    <w:rsid w:val="002A66AE"/>
    <w:rsid w:val="002A6842"/>
    <w:rsid w:val="002A6BF0"/>
    <w:rsid w:val="002A6DDE"/>
    <w:rsid w:val="002A6E41"/>
    <w:rsid w:val="002A6EED"/>
    <w:rsid w:val="002A72AB"/>
    <w:rsid w:val="002A730D"/>
    <w:rsid w:val="002A73F4"/>
    <w:rsid w:val="002A7423"/>
    <w:rsid w:val="002A757B"/>
    <w:rsid w:val="002A7A1C"/>
    <w:rsid w:val="002A7E1C"/>
    <w:rsid w:val="002A7ED6"/>
    <w:rsid w:val="002B095F"/>
    <w:rsid w:val="002B0BC9"/>
    <w:rsid w:val="002B1429"/>
    <w:rsid w:val="002B1589"/>
    <w:rsid w:val="002B18E7"/>
    <w:rsid w:val="002B1B8D"/>
    <w:rsid w:val="002B1DCB"/>
    <w:rsid w:val="002B1EC3"/>
    <w:rsid w:val="002B21A7"/>
    <w:rsid w:val="002B21FE"/>
    <w:rsid w:val="002B2652"/>
    <w:rsid w:val="002B2741"/>
    <w:rsid w:val="002B279D"/>
    <w:rsid w:val="002B27CC"/>
    <w:rsid w:val="002B3000"/>
    <w:rsid w:val="002B32AC"/>
    <w:rsid w:val="002B3709"/>
    <w:rsid w:val="002B3714"/>
    <w:rsid w:val="002B3F0F"/>
    <w:rsid w:val="002B43F2"/>
    <w:rsid w:val="002B4781"/>
    <w:rsid w:val="002B495B"/>
    <w:rsid w:val="002B49F6"/>
    <w:rsid w:val="002B4DDC"/>
    <w:rsid w:val="002B513A"/>
    <w:rsid w:val="002B525B"/>
    <w:rsid w:val="002B536F"/>
    <w:rsid w:val="002B5567"/>
    <w:rsid w:val="002B5833"/>
    <w:rsid w:val="002B5971"/>
    <w:rsid w:val="002B63CB"/>
    <w:rsid w:val="002B6497"/>
    <w:rsid w:val="002B660B"/>
    <w:rsid w:val="002B6731"/>
    <w:rsid w:val="002B6C16"/>
    <w:rsid w:val="002B6DA5"/>
    <w:rsid w:val="002B70AE"/>
    <w:rsid w:val="002B72FB"/>
    <w:rsid w:val="002B7427"/>
    <w:rsid w:val="002B7FB7"/>
    <w:rsid w:val="002C0378"/>
    <w:rsid w:val="002C0471"/>
    <w:rsid w:val="002C05E8"/>
    <w:rsid w:val="002C06F2"/>
    <w:rsid w:val="002C0E6B"/>
    <w:rsid w:val="002C116F"/>
    <w:rsid w:val="002C1270"/>
    <w:rsid w:val="002C1470"/>
    <w:rsid w:val="002C1563"/>
    <w:rsid w:val="002C224D"/>
    <w:rsid w:val="002C2297"/>
    <w:rsid w:val="002C23EC"/>
    <w:rsid w:val="002C2B2F"/>
    <w:rsid w:val="002C2B94"/>
    <w:rsid w:val="002C2C05"/>
    <w:rsid w:val="002C2D8E"/>
    <w:rsid w:val="002C2EFA"/>
    <w:rsid w:val="002C2F8E"/>
    <w:rsid w:val="002C3049"/>
    <w:rsid w:val="002C30C3"/>
    <w:rsid w:val="002C34AC"/>
    <w:rsid w:val="002C3A94"/>
    <w:rsid w:val="002C436A"/>
    <w:rsid w:val="002C4A27"/>
    <w:rsid w:val="002C4AC8"/>
    <w:rsid w:val="002C5443"/>
    <w:rsid w:val="002C54B0"/>
    <w:rsid w:val="002C54EC"/>
    <w:rsid w:val="002C573C"/>
    <w:rsid w:val="002C5A1E"/>
    <w:rsid w:val="002C5B21"/>
    <w:rsid w:val="002C5C6A"/>
    <w:rsid w:val="002C5D18"/>
    <w:rsid w:val="002C5EC2"/>
    <w:rsid w:val="002C615C"/>
    <w:rsid w:val="002C649D"/>
    <w:rsid w:val="002C6C72"/>
    <w:rsid w:val="002C6C91"/>
    <w:rsid w:val="002C6CE6"/>
    <w:rsid w:val="002C6E77"/>
    <w:rsid w:val="002C734A"/>
    <w:rsid w:val="002C7663"/>
    <w:rsid w:val="002C76B3"/>
    <w:rsid w:val="002C78A9"/>
    <w:rsid w:val="002C78C2"/>
    <w:rsid w:val="002C7A5D"/>
    <w:rsid w:val="002C7C71"/>
    <w:rsid w:val="002D056D"/>
    <w:rsid w:val="002D077D"/>
    <w:rsid w:val="002D07B8"/>
    <w:rsid w:val="002D0C1A"/>
    <w:rsid w:val="002D0CBC"/>
    <w:rsid w:val="002D0D11"/>
    <w:rsid w:val="002D0E39"/>
    <w:rsid w:val="002D13B9"/>
    <w:rsid w:val="002D1496"/>
    <w:rsid w:val="002D1549"/>
    <w:rsid w:val="002D1A5B"/>
    <w:rsid w:val="002D1B3C"/>
    <w:rsid w:val="002D2096"/>
    <w:rsid w:val="002D20FB"/>
    <w:rsid w:val="002D22FC"/>
    <w:rsid w:val="002D2687"/>
    <w:rsid w:val="002D2F7D"/>
    <w:rsid w:val="002D3026"/>
    <w:rsid w:val="002D38D6"/>
    <w:rsid w:val="002D397D"/>
    <w:rsid w:val="002D3AED"/>
    <w:rsid w:val="002D3C23"/>
    <w:rsid w:val="002D3F25"/>
    <w:rsid w:val="002D4307"/>
    <w:rsid w:val="002D4670"/>
    <w:rsid w:val="002D4695"/>
    <w:rsid w:val="002D4C2A"/>
    <w:rsid w:val="002D4C91"/>
    <w:rsid w:val="002D4CEE"/>
    <w:rsid w:val="002D4F0D"/>
    <w:rsid w:val="002D501F"/>
    <w:rsid w:val="002D5060"/>
    <w:rsid w:val="002D5117"/>
    <w:rsid w:val="002D56FB"/>
    <w:rsid w:val="002D576F"/>
    <w:rsid w:val="002D62D7"/>
    <w:rsid w:val="002D66A1"/>
    <w:rsid w:val="002D6975"/>
    <w:rsid w:val="002D702B"/>
    <w:rsid w:val="002D708D"/>
    <w:rsid w:val="002D7230"/>
    <w:rsid w:val="002D7235"/>
    <w:rsid w:val="002D754F"/>
    <w:rsid w:val="002D76B5"/>
    <w:rsid w:val="002D7942"/>
    <w:rsid w:val="002D7C5F"/>
    <w:rsid w:val="002D7FBE"/>
    <w:rsid w:val="002E03E2"/>
    <w:rsid w:val="002E0816"/>
    <w:rsid w:val="002E0977"/>
    <w:rsid w:val="002E0F57"/>
    <w:rsid w:val="002E10ED"/>
    <w:rsid w:val="002E12E2"/>
    <w:rsid w:val="002E130C"/>
    <w:rsid w:val="002E15FD"/>
    <w:rsid w:val="002E1676"/>
    <w:rsid w:val="002E1931"/>
    <w:rsid w:val="002E1BE3"/>
    <w:rsid w:val="002E1CB9"/>
    <w:rsid w:val="002E2167"/>
    <w:rsid w:val="002E24B0"/>
    <w:rsid w:val="002E26B5"/>
    <w:rsid w:val="002E2741"/>
    <w:rsid w:val="002E280F"/>
    <w:rsid w:val="002E282D"/>
    <w:rsid w:val="002E2A38"/>
    <w:rsid w:val="002E2A88"/>
    <w:rsid w:val="002E2B10"/>
    <w:rsid w:val="002E2FA0"/>
    <w:rsid w:val="002E307D"/>
    <w:rsid w:val="002E3267"/>
    <w:rsid w:val="002E39FF"/>
    <w:rsid w:val="002E477D"/>
    <w:rsid w:val="002E4AED"/>
    <w:rsid w:val="002E4BB3"/>
    <w:rsid w:val="002E4D3F"/>
    <w:rsid w:val="002E4E8A"/>
    <w:rsid w:val="002E4ED9"/>
    <w:rsid w:val="002E515C"/>
    <w:rsid w:val="002E51C7"/>
    <w:rsid w:val="002E5BAF"/>
    <w:rsid w:val="002E66BA"/>
    <w:rsid w:val="002E6BA5"/>
    <w:rsid w:val="002E6BCF"/>
    <w:rsid w:val="002E6CA8"/>
    <w:rsid w:val="002E6D03"/>
    <w:rsid w:val="002E6F0D"/>
    <w:rsid w:val="002E6F5A"/>
    <w:rsid w:val="002E7031"/>
    <w:rsid w:val="002E7129"/>
    <w:rsid w:val="002E76BC"/>
    <w:rsid w:val="002E794A"/>
    <w:rsid w:val="002E7A06"/>
    <w:rsid w:val="002E7DAF"/>
    <w:rsid w:val="002F0022"/>
    <w:rsid w:val="002F0062"/>
    <w:rsid w:val="002F04FE"/>
    <w:rsid w:val="002F0F52"/>
    <w:rsid w:val="002F134B"/>
    <w:rsid w:val="002F13A4"/>
    <w:rsid w:val="002F17A8"/>
    <w:rsid w:val="002F19F9"/>
    <w:rsid w:val="002F1A3E"/>
    <w:rsid w:val="002F1CBC"/>
    <w:rsid w:val="002F1EBA"/>
    <w:rsid w:val="002F2024"/>
    <w:rsid w:val="002F21E3"/>
    <w:rsid w:val="002F2398"/>
    <w:rsid w:val="002F26D1"/>
    <w:rsid w:val="002F2809"/>
    <w:rsid w:val="002F2A25"/>
    <w:rsid w:val="002F2ABD"/>
    <w:rsid w:val="002F2B53"/>
    <w:rsid w:val="002F2BC6"/>
    <w:rsid w:val="002F2C18"/>
    <w:rsid w:val="002F2E4A"/>
    <w:rsid w:val="002F4272"/>
    <w:rsid w:val="002F49C1"/>
    <w:rsid w:val="002F4EE0"/>
    <w:rsid w:val="002F52CD"/>
    <w:rsid w:val="002F5588"/>
    <w:rsid w:val="002F5687"/>
    <w:rsid w:val="002F5790"/>
    <w:rsid w:val="002F5A3B"/>
    <w:rsid w:val="002F5AE3"/>
    <w:rsid w:val="002F5CAF"/>
    <w:rsid w:val="002F5DE1"/>
    <w:rsid w:val="002F6A7B"/>
    <w:rsid w:val="002F706C"/>
    <w:rsid w:val="002F73DA"/>
    <w:rsid w:val="002F76BE"/>
    <w:rsid w:val="002F77B6"/>
    <w:rsid w:val="002F77EB"/>
    <w:rsid w:val="002F79B8"/>
    <w:rsid w:val="002F7C0D"/>
    <w:rsid w:val="002F7F27"/>
    <w:rsid w:val="002F7FCD"/>
    <w:rsid w:val="003009E8"/>
    <w:rsid w:val="00300AB0"/>
    <w:rsid w:val="003010E4"/>
    <w:rsid w:val="00301368"/>
    <w:rsid w:val="003016C2"/>
    <w:rsid w:val="00301B0D"/>
    <w:rsid w:val="00301E6B"/>
    <w:rsid w:val="00301EDF"/>
    <w:rsid w:val="00301EE8"/>
    <w:rsid w:val="00301F7F"/>
    <w:rsid w:val="003020F4"/>
    <w:rsid w:val="003028C5"/>
    <w:rsid w:val="00302E7E"/>
    <w:rsid w:val="003031F8"/>
    <w:rsid w:val="00303AEF"/>
    <w:rsid w:val="00303B96"/>
    <w:rsid w:val="00303DE3"/>
    <w:rsid w:val="00303F2B"/>
    <w:rsid w:val="00303FAC"/>
    <w:rsid w:val="00304726"/>
    <w:rsid w:val="00304C97"/>
    <w:rsid w:val="00304D37"/>
    <w:rsid w:val="00305053"/>
    <w:rsid w:val="00305547"/>
    <w:rsid w:val="003055A6"/>
    <w:rsid w:val="00305AD7"/>
    <w:rsid w:val="00305B0E"/>
    <w:rsid w:val="00305CC5"/>
    <w:rsid w:val="0030637A"/>
    <w:rsid w:val="0030648C"/>
    <w:rsid w:val="003065D1"/>
    <w:rsid w:val="003068F9"/>
    <w:rsid w:val="003069F6"/>
    <w:rsid w:val="00306BD0"/>
    <w:rsid w:val="00306EC6"/>
    <w:rsid w:val="00307064"/>
    <w:rsid w:val="003070B7"/>
    <w:rsid w:val="003071E3"/>
    <w:rsid w:val="003074C4"/>
    <w:rsid w:val="00307896"/>
    <w:rsid w:val="00307EB1"/>
    <w:rsid w:val="00307F72"/>
    <w:rsid w:val="003100D6"/>
    <w:rsid w:val="0031020A"/>
    <w:rsid w:val="00310676"/>
    <w:rsid w:val="0031090F"/>
    <w:rsid w:val="00310A5B"/>
    <w:rsid w:val="00310CBD"/>
    <w:rsid w:val="003110D7"/>
    <w:rsid w:val="00311188"/>
    <w:rsid w:val="003117C4"/>
    <w:rsid w:val="00311A3B"/>
    <w:rsid w:val="00311F1D"/>
    <w:rsid w:val="00311F43"/>
    <w:rsid w:val="0031224F"/>
    <w:rsid w:val="00312263"/>
    <w:rsid w:val="003123A8"/>
    <w:rsid w:val="00312B7B"/>
    <w:rsid w:val="0031312E"/>
    <w:rsid w:val="0031317D"/>
    <w:rsid w:val="0031360B"/>
    <w:rsid w:val="00313665"/>
    <w:rsid w:val="00313BB9"/>
    <w:rsid w:val="00313DA9"/>
    <w:rsid w:val="00314223"/>
    <w:rsid w:val="00314225"/>
    <w:rsid w:val="00314BED"/>
    <w:rsid w:val="00314D4C"/>
    <w:rsid w:val="0031500D"/>
    <w:rsid w:val="0031566E"/>
    <w:rsid w:val="00315AAC"/>
    <w:rsid w:val="0031622C"/>
    <w:rsid w:val="00316525"/>
    <w:rsid w:val="0031688E"/>
    <w:rsid w:val="00316C1F"/>
    <w:rsid w:val="00316C46"/>
    <w:rsid w:val="00316CF5"/>
    <w:rsid w:val="00316E71"/>
    <w:rsid w:val="003172EE"/>
    <w:rsid w:val="00317328"/>
    <w:rsid w:val="00317448"/>
    <w:rsid w:val="0031761E"/>
    <w:rsid w:val="00317709"/>
    <w:rsid w:val="0031770C"/>
    <w:rsid w:val="003178A0"/>
    <w:rsid w:val="00317BC4"/>
    <w:rsid w:val="00317E5A"/>
    <w:rsid w:val="0032031C"/>
    <w:rsid w:val="00320648"/>
    <w:rsid w:val="00320A5D"/>
    <w:rsid w:val="00320BBC"/>
    <w:rsid w:val="00320DC7"/>
    <w:rsid w:val="00320F72"/>
    <w:rsid w:val="003210A5"/>
    <w:rsid w:val="00321122"/>
    <w:rsid w:val="00321556"/>
    <w:rsid w:val="00321889"/>
    <w:rsid w:val="003218CD"/>
    <w:rsid w:val="003219D5"/>
    <w:rsid w:val="00321BF2"/>
    <w:rsid w:val="00321F61"/>
    <w:rsid w:val="003221EF"/>
    <w:rsid w:val="00322205"/>
    <w:rsid w:val="003222FA"/>
    <w:rsid w:val="003223D3"/>
    <w:rsid w:val="00322537"/>
    <w:rsid w:val="003230EE"/>
    <w:rsid w:val="003234F7"/>
    <w:rsid w:val="00323518"/>
    <w:rsid w:val="003236E5"/>
    <w:rsid w:val="0032392B"/>
    <w:rsid w:val="00323D9D"/>
    <w:rsid w:val="00323DC5"/>
    <w:rsid w:val="00323DDB"/>
    <w:rsid w:val="003240F4"/>
    <w:rsid w:val="00324627"/>
    <w:rsid w:val="003247F2"/>
    <w:rsid w:val="0032480C"/>
    <w:rsid w:val="00324902"/>
    <w:rsid w:val="00324C1F"/>
    <w:rsid w:val="00324C71"/>
    <w:rsid w:val="0032521E"/>
    <w:rsid w:val="00325251"/>
    <w:rsid w:val="003256AA"/>
    <w:rsid w:val="00325857"/>
    <w:rsid w:val="00325A9B"/>
    <w:rsid w:val="00325D3E"/>
    <w:rsid w:val="00325F57"/>
    <w:rsid w:val="00326229"/>
    <w:rsid w:val="0032625A"/>
    <w:rsid w:val="00326409"/>
    <w:rsid w:val="00326817"/>
    <w:rsid w:val="0032690C"/>
    <w:rsid w:val="00326980"/>
    <w:rsid w:val="00326B11"/>
    <w:rsid w:val="00326C9B"/>
    <w:rsid w:val="003270BF"/>
    <w:rsid w:val="00327373"/>
    <w:rsid w:val="00327A36"/>
    <w:rsid w:val="00327C05"/>
    <w:rsid w:val="00327E22"/>
    <w:rsid w:val="00330074"/>
    <w:rsid w:val="00330265"/>
    <w:rsid w:val="0033035F"/>
    <w:rsid w:val="00330A3D"/>
    <w:rsid w:val="00330D63"/>
    <w:rsid w:val="00331041"/>
    <w:rsid w:val="0033107B"/>
    <w:rsid w:val="003310D1"/>
    <w:rsid w:val="00331594"/>
    <w:rsid w:val="00331914"/>
    <w:rsid w:val="003319DF"/>
    <w:rsid w:val="00331B86"/>
    <w:rsid w:val="00331BAE"/>
    <w:rsid w:val="00331BD2"/>
    <w:rsid w:val="003320CE"/>
    <w:rsid w:val="0033218C"/>
    <w:rsid w:val="003324CF"/>
    <w:rsid w:val="003328CC"/>
    <w:rsid w:val="00332962"/>
    <w:rsid w:val="0033299F"/>
    <w:rsid w:val="00333299"/>
    <w:rsid w:val="0033329D"/>
    <w:rsid w:val="00333523"/>
    <w:rsid w:val="00333769"/>
    <w:rsid w:val="00333D80"/>
    <w:rsid w:val="0033440E"/>
    <w:rsid w:val="00334DAB"/>
    <w:rsid w:val="00334E2C"/>
    <w:rsid w:val="00334FEF"/>
    <w:rsid w:val="00335445"/>
    <w:rsid w:val="003354A3"/>
    <w:rsid w:val="00335500"/>
    <w:rsid w:val="0033558B"/>
    <w:rsid w:val="003361D5"/>
    <w:rsid w:val="003364C5"/>
    <w:rsid w:val="003367AD"/>
    <w:rsid w:val="003369EF"/>
    <w:rsid w:val="00336AC6"/>
    <w:rsid w:val="00336DD2"/>
    <w:rsid w:val="00336ED2"/>
    <w:rsid w:val="00337266"/>
    <w:rsid w:val="00337B65"/>
    <w:rsid w:val="00337D34"/>
    <w:rsid w:val="00337E52"/>
    <w:rsid w:val="00340058"/>
    <w:rsid w:val="00340F5C"/>
    <w:rsid w:val="003415A6"/>
    <w:rsid w:val="003415C0"/>
    <w:rsid w:val="00341837"/>
    <w:rsid w:val="003419C0"/>
    <w:rsid w:val="00341B5D"/>
    <w:rsid w:val="0034221A"/>
    <w:rsid w:val="00342341"/>
    <w:rsid w:val="0034239D"/>
    <w:rsid w:val="003424BB"/>
    <w:rsid w:val="003429C6"/>
    <w:rsid w:val="00342AA8"/>
    <w:rsid w:val="0034312B"/>
    <w:rsid w:val="003433AA"/>
    <w:rsid w:val="003434CE"/>
    <w:rsid w:val="00343D3B"/>
    <w:rsid w:val="00344136"/>
    <w:rsid w:val="00344DED"/>
    <w:rsid w:val="00344FF9"/>
    <w:rsid w:val="00345095"/>
    <w:rsid w:val="003450AA"/>
    <w:rsid w:val="00345132"/>
    <w:rsid w:val="00345290"/>
    <w:rsid w:val="00345369"/>
    <w:rsid w:val="0034536E"/>
    <w:rsid w:val="00345C8A"/>
    <w:rsid w:val="00345F5A"/>
    <w:rsid w:val="00346156"/>
    <w:rsid w:val="003462B9"/>
    <w:rsid w:val="0034651E"/>
    <w:rsid w:val="00346978"/>
    <w:rsid w:val="00346983"/>
    <w:rsid w:val="00346B02"/>
    <w:rsid w:val="00346BE2"/>
    <w:rsid w:val="00346D5E"/>
    <w:rsid w:val="00346F24"/>
    <w:rsid w:val="00346F38"/>
    <w:rsid w:val="003471B7"/>
    <w:rsid w:val="003472BA"/>
    <w:rsid w:val="003479B0"/>
    <w:rsid w:val="00347B62"/>
    <w:rsid w:val="0035024C"/>
    <w:rsid w:val="00350E83"/>
    <w:rsid w:val="00350FDB"/>
    <w:rsid w:val="0035177B"/>
    <w:rsid w:val="00351B20"/>
    <w:rsid w:val="00351BCC"/>
    <w:rsid w:val="00351FB4"/>
    <w:rsid w:val="0035274D"/>
    <w:rsid w:val="0035285C"/>
    <w:rsid w:val="00352865"/>
    <w:rsid w:val="00352BA9"/>
    <w:rsid w:val="003530F4"/>
    <w:rsid w:val="00353381"/>
    <w:rsid w:val="003534B7"/>
    <w:rsid w:val="0035369A"/>
    <w:rsid w:val="003538FC"/>
    <w:rsid w:val="0035426F"/>
    <w:rsid w:val="00354677"/>
    <w:rsid w:val="00354CE7"/>
    <w:rsid w:val="00354D58"/>
    <w:rsid w:val="003550C2"/>
    <w:rsid w:val="003553F2"/>
    <w:rsid w:val="00355845"/>
    <w:rsid w:val="00355C6B"/>
    <w:rsid w:val="0035660B"/>
    <w:rsid w:val="00356820"/>
    <w:rsid w:val="003568DB"/>
    <w:rsid w:val="00356D14"/>
    <w:rsid w:val="0035705B"/>
    <w:rsid w:val="00357688"/>
    <w:rsid w:val="00357B9E"/>
    <w:rsid w:val="00360421"/>
    <w:rsid w:val="0036089B"/>
    <w:rsid w:val="003609DB"/>
    <w:rsid w:val="00360CDF"/>
    <w:rsid w:val="0036146F"/>
    <w:rsid w:val="00361672"/>
    <w:rsid w:val="003619A5"/>
    <w:rsid w:val="00361CF0"/>
    <w:rsid w:val="00361DFE"/>
    <w:rsid w:val="003622E0"/>
    <w:rsid w:val="003622EB"/>
    <w:rsid w:val="0036254E"/>
    <w:rsid w:val="003629CA"/>
    <w:rsid w:val="00362FCE"/>
    <w:rsid w:val="00363088"/>
    <w:rsid w:val="0036375F"/>
    <w:rsid w:val="00363788"/>
    <w:rsid w:val="003639EF"/>
    <w:rsid w:val="00363A60"/>
    <w:rsid w:val="00363B99"/>
    <w:rsid w:val="00364074"/>
    <w:rsid w:val="0036410C"/>
    <w:rsid w:val="003643C8"/>
    <w:rsid w:val="0036445E"/>
    <w:rsid w:val="0036456B"/>
    <w:rsid w:val="00364D1B"/>
    <w:rsid w:val="00364E73"/>
    <w:rsid w:val="00364FD3"/>
    <w:rsid w:val="003651CB"/>
    <w:rsid w:val="00365210"/>
    <w:rsid w:val="00365247"/>
    <w:rsid w:val="003655FF"/>
    <w:rsid w:val="00365607"/>
    <w:rsid w:val="003658C4"/>
    <w:rsid w:val="00365BD4"/>
    <w:rsid w:val="00365F3A"/>
    <w:rsid w:val="00366072"/>
    <w:rsid w:val="0036647A"/>
    <w:rsid w:val="003664DD"/>
    <w:rsid w:val="0036667A"/>
    <w:rsid w:val="00366A9B"/>
    <w:rsid w:val="00366DE7"/>
    <w:rsid w:val="00367442"/>
    <w:rsid w:val="00367447"/>
    <w:rsid w:val="00367530"/>
    <w:rsid w:val="0036756F"/>
    <w:rsid w:val="00367679"/>
    <w:rsid w:val="003677E1"/>
    <w:rsid w:val="00367984"/>
    <w:rsid w:val="00367E8E"/>
    <w:rsid w:val="0037005E"/>
    <w:rsid w:val="003700CB"/>
    <w:rsid w:val="00370319"/>
    <w:rsid w:val="00370638"/>
    <w:rsid w:val="00370D46"/>
    <w:rsid w:val="00371312"/>
    <w:rsid w:val="003713BE"/>
    <w:rsid w:val="0037149D"/>
    <w:rsid w:val="00371704"/>
    <w:rsid w:val="00371B4F"/>
    <w:rsid w:val="00371D2A"/>
    <w:rsid w:val="00371DF6"/>
    <w:rsid w:val="0037205F"/>
    <w:rsid w:val="00372324"/>
    <w:rsid w:val="0037276B"/>
    <w:rsid w:val="0037285B"/>
    <w:rsid w:val="00372A99"/>
    <w:rsid w:val="00373054"/>
    <w:rsid w:val="003733A5"/>
    <w:rsid w:val="003739FF"/>
    <w:rsid w:val="00373AC5"/>
    <w:rsid w:val="00373FB5"/>
    <w:rsid w:val="00374048"/>
    <w:rsid w:val="003743AC"/>
    <w:rsid w:val="003746D0"/>
    <w:rsid w:val="00374A6C"/>
    <w:rsid w:val="00374DAA"/>
    <w:rsid w:val="00374E13"/>
    <w:rsid w:val="00375031"/>
    <w:rsid w:val="0037531D"/>
    <w:rsid w:val="0037595E"/>
    <w:rsid w:val="00375AFB"/>
    <w:rsid w:val="00375C2F"/>
    <w:rsid w:val="00375D8B"/>
    <w:rsid w:val="0037619C"/>
    <w:rsid w:val="00376F2A"/>
    <w:rsid w:val="00377052"/>
    <w:rsid w:val="00377168"/>
    <w:rsid w:val="003775EC"/>
    <w:rsid w:val="003775EF"/>
    <w:rsid w:val="00377920"/>
    <w:rsid w:val="00377A04"/>
    <w:rsid w:val="00377C45"/>
    <w:rsid w:val="00380078"/>
    <w:rsid w:val="003800A8"/>
    <w:rsid w:val="003802BD"/>
    <w:rsid w:val="00380400"/>
    <w:rsid w:val="003804DD"/>
    <w:rsid w:val="00380530"/>
    <w:rsid w:val="003806BA"/>
    <w:rsid w:val="003806E1"/>
    <w:rsid w:val="003808A5"/>
    <w:rsid w:val="00380E90"/>
    <w:rsid w:val="00381199"/>
    <w:rsid w:val="00381324"/>
    <w:rsid w:val="003816AA"/>
    <w:rsid w:val="00381C85"/>
    <w:rsid w:val="00381CEE"/>
    <w:rsid w:val="00381E06"/>
    <w:rsid w:val="00381F50"/>
    <w:rsid w:val="0038212D"/>
    <w:rsid w:val="003827C2"/>
    <w:rsid w:val="00382A54"/>
    <w:rsid w:val="00382F6B"/>
    <w:rsid w:val="00383011"/>
    <w:rsid w:val="00383183"/>
    <w:rsid w:val="00383732"/>
    <w:rsid w:val="00383799"/>
    <w:rsid w:val="00383954"/>
    <w:rsid w:val="00383DB2"/>
    <w:rsid w:val="00384992"/>
    <w:rsid w:val="00384B09"/>
    <w:rsid w:val="00384B80"/>
    <w:rsid w:val="00384D96"/>
    <w:rsid w:val="003853B7"/>
    <w:rsid w:val="00385B4E"/>
    <w:rsid w:val="003864D8"/>
    <w:rsid w:val="0038670A"/>
    <w:rsid w:val="003868A8"/>
    <w:rsid w:val="003868DA"/>
    <w:rsid w:val="00386A69"/>
    <w:rsid w:val="00386DD1"/>
    <w:rsid w:val="00386E50"/>
    <w:rsid w:val="003870C6"/>
    <w:rsid w:val="00387532"/>
    <w:rsid w:val="0038769D"/>
    <w:rsid w:val="00387CBF"/>
    <w:rsid w:val="00390035"/>
    <w:rsid w:val="003903DF"/>
    <w:rsid w:val="0039042A"/>
    <w:rsid w:val="00390566"/>
    <w:rsid w:val="00390849"/>
    <w:rsid w:val="00390AC4"/>
    <w:rsid w:val="00390B0D"/>
    <w:rsid w:val="00390F3C"/>
    <w:rsid w:val="00391319"/>
    <w:rsid w:val="0039138A"/>
    <w:rsid w:val="00391436"/>
    <w:rsid w:val="003914E1"/>
    <w:rsid w:val="00391D32"/>
    <w:rsid w:val="003921DE"/>
    <w:rsid w:val="00392E3F"/>
    <w:rsid w:val="00392FE6"/>
    <w:rsid w:val="00393071"/>
    <w:rsid w:val="00393172"/>
    <w:rsid w:val="003931B7"/>
    <w:rsid w:val="003931C6"/>
    <w:rsid w:val="00393438"/>
    <w:rsid w:val="00393650"/>
    <w:rsid w:val="0039376D"/>
    <w:rsid w:val="003939F9"/>
    <w:rsid w:val="00393C32"/>
    <w:rsid w:val="00393DA4"/>
    <w:rsid w:val="003942A5"/>
    <w:rsid w:val="00394667"/>
    <w:rsid w:val="00394737"/>
    <w:rsid w:val="00394A67"/>
    <w:rsid w:val="00394E62"/>
    <w:rsid w:val="003950DE"/>
    <w:rsid w:val="00395376"/>
    <w:rsid w:val="00395626"/>
    <w:rsid w:val="00395775"/>
    <w:rsid w:val="00395A13"/>
    <w:rsid w:val="00395B83"/>
    <w:rsid w:val="00395BCA"/>
    <w:rsid w:val="00396598"/>
    <w:rsid w:val="003966E5"/>
    <w:rsid w:val="003969B3"/>
    <w:rsid w:val="00396DA5"/>
    <w:rsid w:val="0039730C"/>
    <w:rsid w:val="00397703"/>
    <w:rsid w:val="0039770F"/>
    <w:rsid w:val="00397A53"/>
    <w:rsid w:val="003A06B0"/>
    <w:rsid w:val="003A10C6"/>
    <w:rsid w:val="003A13C0"/>
    <w:rsid w:val="003A14A0"/>
    <w:rsid w:val="003A1A6C"/>
    <w:rsid w:val="003A2518"/>
    <w:rsid w:val="003A2707"/>
    <w:rsid w:val="003A276B"/>
    <w:rsid w:val="003A2ABB"/>
    <w:rsid w:val="003A2E1C"/>
    <w:rsid w:val="003A2F31"/>
    <w:rsid w:val="003A301A"/>
    <w:rsid w:val="003A30A5"/>
    <w:rsid w:val="003A3848"/>
    <w:rsid w:val="003A3941"/>
    <w:rsid w:val="003A3CEF"/>
    <w:rsid w:val="003A3F8C"/>
    <w:rsid w:val="003A45D7"/>
    <w:rsid w:val="003A4857"/>
    <w:rsid w:val="003A4A55"/>
    <w:rsid w:val="003A4DED"/>
    <w:rsid w:val="003A52FC"/>
    <w:rsid w:val="003A539F"/>
    <w:rsid w:val="003A58D2"/>
    <w:rsid w:val="003A5F9B"/>
    <w:rsid w:val="003A613F"/>
    <w:rsid w:val="003A6264"/>
    <w:rsid w:val="003A6610"/>
    <w:rsid w:val="003A66E3"/>
    <w:rsid w:val="003A688F"/>
    <w:rsid w:val="003A69FA"/>
    <w:rsid w:val="003A6B5A"/>
    <w:rsid w:val="003A6E92"/>
    <w:rsid w:val="003A756A"/>
    <w:rsid w:val="003A782A"/>
    <w:rsid w:val="003A78DF"/>
    <w:rsid w:val="003A7D27"/>
    <w:rsid w:val="003A7F95"/>
    <w:rsid w:val="003B0019"/>
    <w:rsid w:val="003B0086"/>
    <w:rsid w:val="003B00B7"/>
    <w:rsid w:val="003B0325"/>
    <w:rsid w:val="003B0400"/>
    <w:rsid w:val="003B05E0"/>
    <w:rsid w:val="003B0BE0"/>
    <w:rsid w:val="003B12AD"/>
    <w:rsid w:val="003B12DF"/>
    <w:rsid w:val="003B1346"/>
    <w:rsid w:val="003B166B"/>
    <w:rsid w:val="003B18E0"/>
    <w:rsid w:val="003B1FA9"/>
    <w:rsid w:val="003B203C"/>
    <w:rsid w:val="003B22A5"/>
    <w:rsid w:val="003B288B"/>
    <w:rsid w:val="003B2A22"/>
    <w:rsid w:val="003B2E29"/>
    <w:rsid w:val="003B2FCA"/>
    <w:rsid w:val="003B3756"/>
    <w:rsid w:val="003B3770"/>
    <w:rsid w:val="003B3CE5"/>
    <w:rsid w:val="003B3FDF"/>
    <w:rsid w:val="003B41B9"/>
    <w:rsid w:val="003B4DD5"/>
    <w:rsid w:val="003B4F40"/>
    <w:rsid w:val="003B4F8F"/>
    <w:rsid w:val="003B56A0"/>
    <w:rsid w:val="003B5AD9"/>
    <w:rsid w:val="003B5FE7"/>
    <w:rsid w:val="003B61C2"/>
    <w:rsid w:val="003B61D2"/>
    <w:rsid w:val="003B7116"/>
    <w:rsid w:val="003B722A"/>
    <w:rsid w:val="003B7664"/>
    <w:rsid w:val="003B79BC"/>
    <w:rsid w:val="003B79CE"/>
    <w:rsid w:val="003B79F9"/>
    <w:rsid w:val="003B7BD9"/>
    <w:rsid w:val="003B7F2C"/>
    <w:rsid w:val="003B7F8C"/>
    <w:rsid w:val="003B7FB0"/>
    <w:rsid w:val="003C01E4"/>
    <w:rsid w:val="003C037B"/>
    <w:rsid w:val="003C1157"/>
    <w:rsid w:val="003C134E"/>
    <w:rsid w:val="003C149A"/>
    <w:rsid w:val="003C195D"/>
    <w:rsid w:val="003C2474"/>
    <w:rsid w:val="003C24F7"/>
    <w:rsid w:val="003C29BB"/>
    <w:rsid w:val="003C2DDB"/>
    <w:rsid w:val="003C2E56"/>
    <w:rsid w:val="003C3272"/>
    <w:rsid w:val="003C3400"/>
    <w:rsid w:val="003C34F2"/>
    <w:rsid w:val="003C39A4"/>
    <w:rsid w:val="003C3DDB"/>
    <w:rsid w:val="003C3F71"/>
    <w:rsid w:val="003C3FD5"/>
    <w:rsid w:val="003C43EC"/>
    <w:rsid w:val="003C4B93"/>
    <w:rsid w:val="003C4BD6"/>
    <w:rsid w:val="003C4C77"/>
    <w:rsid w:val="003C4FFF"/>
    <w:rsid w:val="003C58A0"/>
    <w:rsid w:val="003C6235"/>
    <w:rsid w:val="003C67E8"/>
    <w:rsid w:val="003C6C1A"/>
    <w:rsid w:val="003C725D"/>
    <w:rsid w:val="003C756F"/>
    <w:rsid w:val="003C7581"/>
    <w:rsid w:val="003C7808"/>
    <w:rsid w:val="003C7824"/>
    <w:rsid w:val="003C7D9F"/>
    <w:rsid w:val="003C7F4E"/>
    <w:rsid w:val="003D0491"/>
    <w:rsid w:val="003D04A5"/>
    <w:rsid w:val="003D0949"/>
    <w:rsid w:val="003D0A60"/>
    <w:rsid w:val="003D0D3F"/>
    <w:rsid w:val="003D0E27"/>
    <w:rsid w:val="003D0F8C"/>
    <w:rsid w:val="003D1696"/>
    <w:rsid w:val="003D1D5F"/>
    <w:rsid w:val="003D1E3B"/>
    <w:rsid w:val="003D1EEE"/>
    <w:rsid w:val="003D2169"/>
    <w:rsid w:val="003D2347"/>
    <w:rsid w:val="003D28F4"/>
    <w:rsid w:val="003D2ADA"/>
    <w:rsid w:val="003D3681"/>
    <w:rsid w:val="003D3742"/>
    <w:rsid w:val="003D38C5"/>
    <w:rsid w:val="003D3916"/>
    <w:rsid w:val="003D3A2E"/>
    <w:rsid w:val="003D3BFF"/>
    <w:rsid w:val="003D41AD"/>
    <w:rsid w:val="003D43B5"/>
    <w:rsid w:val="003D4845"/>
    <w:rsid w:val="003D4A70"/>
    <w:rsid w:val="003D4F5C"/>
    <w:rsid w:val="003D5178"/>
    <w:rsid w:val="003D5205"/>
    <w:rsid w:val="003D531A"/>
    <w:rsid w:val="003D553B"/>
    <w:rsid w:val="003D5D07"/>
    <w:rsid w:val="003D5D5D"/>
    <w:rsid w:val="003D5E7B"/>
    <w:rsid w:val="003D5ECD"/>
    <w:rsid w:val="003D61FB"/>
    <w:rsid w:val="003D6530"/>
    <w:rsid w:val="003D76BE"/>
    <w:rsid w:val="003D7A01"/>
    <w:rsid w:val="003D7D5F"/>
    <w:rsid w:val="003D7F3E"/>
    <w:rsid w:val="003D7FC5"/>
    <w:rsid w:val="003E003C"/>
    <w:rsid w:val="003E072F"/>
    <w:rsid w:val="003E0B0E"/>
    <w:rsid w:val="003E0D0C"/>
    <w:rsid w:val="003E0F2F"/>
    <w:rsid w:val="003E12E9"/>
    <w:rsid w:val="003E1645"/>
    <w:rsid w:val="003E168C"/>
    <w:rsid w:val="003E16DF"/>
    <w:rsid w:val="003E18E8"/>
    <w:rsid w:val="003E1921"/>
    <w:rsid w:val="003E196B"/>
    <w:rsid w:val="003E1B59"/>
    <w:rsid w:val="003E1B75"/>
    <w:rsid w:val="003E1D06"/>
    <w:rsid w:val="003E1D2B"/>
    <w:rsid w:val="003E1D93"/>
    <w:rsid w:val="003E2220"/>
    <w:rsid w:val="003E244D"/>
    <w:rsid w:val="003E24FF"/>
    <w:rsid w:val="003E25D0"/>
    <w:rsid w:val="003E2674"/>
    <w:rsid w:val="003E2F0F"/>
    <w:rsid w:val="003E300B"/>
    <w:rsid w:val="003E3462"/>
    <w:rsid w:val="003E38DA"/>
    <w:rsid w:val="003E38F2"/>
    <w:rsid w:val="003E3A40"/>
    <w:rsid w:val="003E3A90"/>
    <w:rsid w:val="003E3EEC"/>
    <w:rsid w:val="003E40DA"/>
    <w:rsid w:val="003E423D"/>
    <w:rsid w:val="003E459F"/>
    <w:rsid w:val="003E4C43"/>
    <w:rsid w:val="003E4DE9"/>
    <w:rsid w:val="003E4F55"/>
    <w:rsid w:val="003E53C1"/>
    <w:rsid w:val="003E5813"/>
    <w:rsid w:val="003E5ACA"/>
    <w:rsid w:val="003E5D1E"/>
    <w:rsid w:val="003E6074"/>
    <w:rsid w:val="003E6423"/>
    <w:rsid w:val="003E6633"/>
    <w:rsid w:val="003E6866"/>
    <w:rsid w:val="003E68DD"/>
    <w:rsid w:val="003E694F"/>
    <w:rsid w:val="003E69AC"/>
    <w:rsid w:val="003E6C31"/>
    <w:rsid w:val="003E6CDC"/>
    <w:rsid w:val="003E78C3"/>
    <w:rsid w:val="003E7AA9"/>
    <w:rsid w:val="003E7B16"/>
    <w:rsid w:val="003E7C5A"/>
    <w:rsid w:val="003F0114"/>
    <w:rsid w:val="003F0190"/>
    <w:rsid w:val="003F0576"/>
    <w:rsid w:val="003F12AE"/>
    <w:rsid w:val="003F1663"/>
    <w:rsid w:val="003F1769"/>
    <w:rsid w:val="003F1C5A"/>
    <w:rsid w:val="003F269F"/>
    <w:rsid w:val="003F278D"/>
    <w:rsid w:val="003F27ED"/>
    <w:rsid w:val="003F2AF6"/>
    <w:rsid w:val="003F2BF4"/>
    <w:rsid w:val="003F2D36"/>
    <w:rsid w:val="003F2D6D"/>
    <w:rsid w:val="003F2FB8"/>
    <w:rsid w:val="003F3287"/>
    <w:rsid w:val="003F3803"/>
    <w:rsid w:val="003F38BA"/>
    <w:rsid w:val="003F39D0"/>
    <w:rsid w:val="003F3A19"/>
    <w:rsid w:val="003F3DC0"/>
    <w:rsid w:val="003F44A0"/>
    <w:rsid w:val="003F4CE0"/>
    <w:rsid w:val="003F5537"/>
    <w:rsid w:val="003F56B5"/>
    <w:rsid w:val="003F5968"/>
    <w:rsid w:val="003F5A59"/>
    <w:rsid w:val="003F5B5F"/>
    <w:rsid w:val="003F6212"/>
    <w:rsid w:val="003F6767"/>
    <w:rsid w:val="003F68C6"/>
    <w:rsid w:val="003F6B6C"/>
    <w:rsid w:val="003F6B98"/>
    <w:rsid w:val="003F6BFC"/>
    <w:rsid w:val="003F6C35"/>
    <w:rsid w:val="003F6DDA"/>
    <w:rsid w:val="003F6E61"/>
    <w:rsid w:val="003F6EE8"/>
    <w:rsid w:val="003F7130"/>
    <w:rsid w:val="003F71B4"/>
    <w:rsid w:val="003F7354"/>
    <w:rsid w:val="003F765E"/>
    <w:rsid w:val="003F774B"/>
    <w:rsid w:val="003F77F9"/>
    <w:rsid w:val="003F7A17"/>
    <w:rsid w:val="003F7AAE"/>
    <w:rsid w:val="003F7B47"/>
    <w:rsid w:val="003F7C25"/>
    <w:rsid w:val="003F7EB6"/>
    <w:rsid w:val="003F7EEF"/>
    <w:rsid w:val="0040047A"/>
    <w:rsid w:val="004006C9"/>
    <w:rsid w:val="004008B8"/>
    <w:rsid w:val="00401B8F"/>
    <w:rsid w:val="004021E6"/>
    <w:rsid w:val="004024C0"/>
    <w:rsid w:val="0040293A"/>
    <w:rsid w:val="004029C5"/>
    <w:rsid w:val="00402AA1"/>
    <w:rsid w:val="004030ED"/>
    <w:rsid w:val="00403464"/>
    <w:rsid w:val="0040367B"/>
    <w:rsid w:val="00403870"/>
    <w:rsid w:val="00404691"/>
    <w:rsid w:val="0040470E"/>
    <w:rsid w:val="00404748"/>
    <w:rsid w:val="00404931"/>
    <w:rsid w:val="00404A9A"/>
    <w:rsid w:val="00404D76"/>
    <w:rsid w:val="00404FAE"/>
    <w:rsid w:val="004050B8"/>
    <w:rsid w:val="0040521B"/>
    <w:rsid w:val="00405814"/>
    <w:rsid w:val="00405A14"/>
    <w:rsid w:val="00405C23"/>
    <w:rsid w:val="004070A8"/>
    <w:rsid w:val="00407242"/>
    <w:rsid w:val="004073E9"/>
    <w:rsid w:val="004074E0"/>
    <w:rsid w:val="00407B71"/>
    <w:rsid w:val="00407C32"/>
    <w:rsid w:val="00407E17"/>
    <w:rsid w:val="00407E90"/>
    <w:rsid w:val="004100C0"/>
    <w:rsid w:val="004101A1"/>
    <w:rsid w:val="004101EF"/>
    <w:rsid w:val="0041020B"/>
    <w:rsid w:val="0041022E"/>
    <w:rsid w:val="00410775"/>
    <w:rsid w:val="0041098E"/>
    <w:rsid w:val="00410A55"/>
    <w:rsid w:val="00410DB3"/>
    <w:rsid w:val="004110DF"/>
    <w:rsid w:val="00411247"/>
    <w:rsid w:val="00411329"/>
    <w:rsid w:val="00411877"/>
    <w:rsid w:val="004118B1"/>
    <w:rsid w:val="00411DE8"/>
    <w:rsid w:val="0041206F"/>
    <w:rsid w:val="004120BC"/>
    <w:rsid w:val="00412926"/>
    <w:rsid w:val="00412ECE"/>
    <w:rsid w:val="0041325E"/>
    <w:rsid w:val="004135C2"/>
    <w:rsid w:val="004139FB"/>
    <w:rsid w:val="004141BE"/>
    <w:rsid w:val="004142F5"/>
    <w:rsid w:val="004143B2"/>
    <w:rsid w:val="00414B87"/>
    <w:rsid w:val="00414C53"/>
    <w:rsid w:val="00414D78"/>
    <w:rsid w:val="00414E57"/>
    <w:rsid w:val="00414E99"/>
    <w:rsid w:val="0041570E"/>
    <w:rsid w:val="00415761"/>
    <w:rsid w:val="00415BCE"/>
    <w:rsid w:val="004163A2"/>
    <w:rsid w:val="00416642"/>
    <w:rsid w:val="00416964"/>
    <w:rsid w:val="004169CC"/>
    <w:rsid w:val="00416CD5"/>
    <w:rsid w:val="0041701F"/>
    <w:rsid w:val="0041705A"/>
    <w:rsid w:val="00417203"/>
    <w:rsid w:val="00417A72"/>
    <w:rsid w:val="00417EA6"/>
    <w:rsid w:val="0042008B"/>
    <w:rsid w:val="0042013A"/>
    <w:rsid w:val="004203C2"/>
    <w:rsid w:val="00420B00"/>
    <w:rsid w:val="00420BB8"/>
    <w:rsid w:val="00420CB4"/>
    <w:rsid w:val="00420F76"/>
    <w:rsid w:val="00420FD2"/>
    <w:rsid w:val="004214B0"/>
    <w:rsid w:val="004217E4"/>
    <w:rsid w:val="00421CA8"/>
    <w:rsid w:val="00421D72"/>
    <w:rsid w:val="004222C3"/>
    <w:rsid w:val="00422878"/>
    <w:rsid w:val="00422FA8"/>
    <w:rsid w:val="00423076"/>
    <w:rsid w:val="00423BE0"/>
    <w:rsid w:val="00424249"/>
    <w:rsid w:val="004242B4"/>
    <w:rsid w:val="00424A0B"/>
    <w:rsid w:val="004252B5"/>
    <w:rsid w:val="00425853"/>
    <w:rsid w:val="00425CAB"/>
    <w:rsid w:val="00425E79"/>
    <w:rsid w:val="00425F3A"/>
    <w:rsid w:val="004263F3"/>
    <w:rsid w:val="004265FA"/>
    <w:rsid w:val="004269D0"/>
    <w:rsid w:val="00426ABA"/>
    <w:rsid w:val="00426AD9"/>
    <w:rsid w:val="00426AEC"/>
    <w:rsid w:val="00426B29"/>
    <w:rsid w:val="00427800"/>
    <w:rsid w:val="00427886"/>
    <w:rsid w:val="0042791C"/>
    <w:rsid w:val="00427B89"/>
    <w:rsid w:val="00427E89"/>
    <w:rsid w:val="004302FA"/>
    <w:rsid w:val="00430A96"/>
    <w:rsid w:val="00430CF8"/>
    <w:rsid w:val="00430FD2"/>
    <w:rsid w:val="00431112"/>
    <w:rsid w:val="004311E7"/>
    <w:rsid w:val="004311FD"/>
    <w:rsid w:val="00431289"/>
    <w:rsid w:val="00431302"/>
    <w:rsid w:val="00431A70"/>
    <w:rsid w:val="00431AB8"/>
    <w:rsid w:val="00431B47"/>
    <w:rsid w:val="00431CFB"/>
    <w:rsid w:val="00431E8E"/>
    <w:rsid w:val="00431FD0"/>
    <w:rsid w:val="00432029"/>
    <w:rsid w:val="00432CBB"/>
    <w:rsid w:val="00432FE2"/>
    <w:rsid w:val="00433080"/>
    <w:rsid w:val="004330B9"/>
    <w:rsid w:val="00433112"/>
    <w:rsid w:val="004333EB"/>
    <w:rsid w:val="00433FEA"/>
    <w:rsid w:val="004345C0"/>
    <w:rsid w:val="004346DB"/>
    <w:rsid w:val="00434A4E"/>
    <w:rsid w:val="0043528A"/>
    <w:rsid w:val="00435440"/>
    <w:rsid w:val="00435A21"/>
    <w:rsid w:val="00435F25"/>
    <w:rsid w:val="0043631E"/>
    <w:rsid w:val="00436758"/>
    <w:rsid w:val="00436AD3"/>
    <w:rsid w:val="00436D0F"/>
    <w:rsid w:val="00436FB7"/>
    <w:rsid w:val="00436FFD"/>
    <w:rsid w:val="00437068"/>
    <w:rsid w:val="004370EF"/>
    <w:rsid w:val="00437285"/>
    <w:rsid w:val="0043734B"/>
    <w:rsid w:val="004374EE"/>
    <w:rsid w:val="0043797D"/>
    <w:rsid w:val="0044003A"/>
    <w:rsid w:val="00440349"/>
    <w:rsid w:val="0044038E"/>
    <w:rsid w:val="004409C8"/>
    <w:rsid w:val="00440EF2"/>
    <w:rsid w:val="00440F92"/>
    <w:rsid w:val="0044118F"/>
    <w:rsid w:val="004414B8"/>
    <w:rsid w:val="0044153E"/>
    <w:rsid w:val="00441D20"/>
    <w:rsid w:val="00441DC1"/>
    <w:rsid w:val="00441DCC"/>
    <w:rsid w:val="00441F67"/>
    <w:rsid w:val="0044337D"/>
    <w:rsid w:val="004435DE"/>
    <w:rsid w:val="00443B66"/>
    <w:rsid w:val="00443F7B"/>
    <w:rsid w:val="00444A16"/>
    <w:rsid w:val="00445265"/>
    <w:rsid w:val="00445893"/>
    <w:rsid w:val="00446141"/>
    <w:rsid w:val="004467F8"/>
    <w:rsid w:val="004470E9"/>
    <w:rsid w:val="00447149"/>
    <w:rsid w:val="004475BE"/>
    <w:rsid w:val="00447698"/>
    <w:rsid w:val="00447716"/>
    <w:rsid w:val="00447862"/>
    <w:rsid w:val="00447A58"/>
    <w:rsid w:val="004500A2"/>
    <w:rsid w:val="004502FE"/>
    <w:rsid w:val="004504A8"/>
    <w:rsid w:val="0045056E"/>
    <w:rsid w:val="00450794"/>
    <w:rsid w:val="004508A4"/>
    <w:rsid w:val="00450B7E"/>
    <w:rsid w:val="00450C19"/>
    <w:rsid w:val="00450C46"/>
    <w:rsid w:val="00450DF6"/>
    <w:rsid w:val="00450FB6"/>
    <w:rsid w:val="00451143"/>
    <w:rsid w:val="0045164A"/>
    <w:rsid w:val="0045197C"/>
    <w:rsid w:val="00451BA3"/>
    <w:rsid w:val="00451D98"/>
    <w:rsid w:val="004528E6"/>
    <w:rsid w:val="00452A94"/>
    <w:rsid w:val="0045305F"/>
    <w:rsid w:val="00453344"/>
    <w:rsid w:val="00453434"/>
    <w:rsid w:val="00453D1B"/>
    <w:rsid w:val="00453E2C"/>
    <w:rsid w:val="00454C24"/>
    <w:rsid w:val="004550BB"/>
    <w:rsid w:val="00455108"/>
    <w:rsid w:val="004553A8"/>
    <w:rsid w:val="00455492"/>
    <w:rsid w:val="00455495"/>
    <w:rsid w:val="0045585A"/>
    <w:rsid w:val="004559FC"/>
    <w:rsid w:val="00455E55"/>
    <w:rsid w:val="00455F25"/>
    <w:rsid w:val="00455FDC"/>
    <w:rsid w:val="00455FFC"/>
    <w:rsid w:val="0045668D"/>
    <w:rsid w:val="0045689C"/>
    <w:rsid w:val="00456F44"/>
    <w:rsid w:val="0045732F"/>
    <w:rsid w:val="00457466"/>
    <w:rsid w:val="00457A6E"/>
    <w:rsid w:val="00457CD9"/>
    <w:rsid w:val="00457DC4"/>
    <w:rsid w:val="00457DFF"/>
    <w:rsid w:val="00457E30"/>
    <w:rsid w:val="004600F7"/>
    <w:rsid w:val="0046047D"/>
    <w:rsid w:val="00460552"/>
    <w:rsid w:val="004607DD"/>
    <w:rsid w:val="00460834"/>
    <w:rsid w:val="00460AA3"/>
    <w:rsid w:val="00460BF1"/>
    <w:rsid w:val="00460E92"/>
    <w:rsid w:val="004610CE"/>
    <w:rsid w:val="00461407"/>
    <w:rsid w:val="004614F9"/>
    <w:rsid w:val="0046173D"/>
    <w:rsid w:val="004619BF"/>
    <w:rsid w:val="00461D60"/>
    <w:rsid w:val="00461F97"/>
    <w:rsid w:val="00462380"/>
    <w:rsid w:val="004625E8"/>
    <w:rsid w:val="004629CF"/>
    <w:rsid w:val="00463139"/>
    <w:rsid w:val="004638F8"/>
    <w:rsid w:val="004639C8"/>
    <w:rsid w:val="00463EBA"/>
    <w:rsid w:val="00464117"/>
    <w:rsid w:val="00464310"/>
    <w:rsid w:val="00464447"/>
    <w:rsid w:val="004645B5"/>
    <w:rsid w:val="00464A10"/>
    <w:rsid w:val="00464AE2"/>
    <w:rsid w:val="00464D1B"/>
    <w:rsid w:val="0046560A"/>
    <w:rsid w:val="0046573C"/>
    <w:rsid w:val="00465820"/>
    <w:rsid w:val="00465888"/>
    <w:rsid w:val="00465953"/>
    <w:rsid w:val="00465954"/>
    <w:rsid w:val="00465EAA"/>
    <w:rsid w:val="0046639C"/>
    <w:rsid w:val="004663EE"/>
    <w:rsid w:val="0046679D"/>
    <w:rsid w:val="0046681C"/>
    <w:rsid w:val="00466B61"/>
    <w:rsid w:val="00466E3F"/>
    <w:rsid w:val="00466EDE"/>
    <w:rsid w:val="00466F64"/>
    <w:rsid w:val="00466F8D"/>
    <w:rsid w:val="004676BD"/>
    <w:rsid w:val="00467C41"/>
    <w:rsid w:val="00467F3D"/>
    <w:rsid w:val="004703F0"/>
    <w:rsid w:val="00470E4D"/>
    <w:rsid w:val="00470EA9"/>
    <w:rsid w:val="0047110A"/>
    <w:rsid w:val="004712BE"/>
    <w:rsid w:val="0047136D"/>
    <w:rsid w:val="00471C45"/>
    <w:rsid w:val="00471DDF"/>
    <w:rsid w:val="004726EC"/>
    <w:rsid w:val="0047291A"/>
    <w:rsid w:val="004729B1"/>
    <w:rsid w:val="00472A6F"/>
    <w:rsid w:val="00472ABD"/>
    <w:rsid w:val="00472AD3"/>
    <w:rsid w:val="00472B6C"/>
    <w:rsid w:val="00472DB8"/>
    <w:rsid w:val="00473085"/>
    <w:rsid w:val="004730DB"/>
    <w:rsid w:val="004733DE"/>
    <w:rsid w:val="0047343B"/>
    <w:rsid w:val="00473454"/>
    <w:rsid w:val="004736C2"/>
    <w:rsid w:val="00473AA8"/>
    <w:rsid w:val="0047431E"/>
    <w:rsid w:val="004744CE"/>
    <w:rsid w:val="00474583"/>
    <w:rsid w:val="0047461A"/>
    <w:rsid w:val="00474962"/>
    <w:rsid w:val="00474A21"/>
    <w:rsid w:val="00474C3C"/>
    <w:rsid w:val="004757CE"/>
    <w:rsid w:val="0047593C"/>
    <w:rsid w:val="00475B73"/>
    <w:rsid w:val="00475BAE"/>
    <w:rsid w:val="00475CA9"/>
    <w:rsid w:val="00475E1A"/>
    <w:rsid w:val="00475EA2"/>
    <w:rsid w:val="00476099"/>
    <w:rsid w:val="0047617F"/>
    <w:rsid w:val="004763B2"/>
    <w:rsid w:val="00476641"/>
    <w:rsid w:val="00476948"/>
    <w:rsid w:val="004771FF"/>
    <w:rsid w:val="004778C5"/>
    <w:rsid w:val="00477A92"/>
    <w:rsid w:val="00477AE1"/>
    <w:rsid w:val="00477D68"/>
    <w:rsid w:val="004800F6"/>
    <w:rsid w:val="00480851"/>
    <w:rsid w:val="00480BDD"/>
    <w:rsid w:val="00480F42"/>
    <w:rsid w:val="0048143F"/>
    <w:rsid w:val="004817FF"/>
    <w:rsid w:val="004818A3"/>
    <w:rsid w:val="004819F4"/>
    <w:rsid w:val="00482539"/>
    <w:rsid w:val="00482C05"/>
    <w:rsid w:val="00482CA8"/>
    <w:rsid w:val="00482D5D"/>
    <w:rsid w:val="00482E2C"/>
    <w:rsid w:val="00483268"/>
    <w:rsid w:val="00483377"/>
    <w:rsid w:val="00483690"/>
    <w:rsid w:val="0048374E"/>
    <w:rsid w:val="00483763"/>
    <w:rsid w:val="004838EF"/>
    <w:rsid w:val="00483A0E"/>
    <w:rsid w:val="00483C7A"/>
    <w:rsid w:val="00483DAD"/>
    <w:rsid w:val="00484074"/>
    <w:rsid w:val="004840EC"/>
    <w:rsid w:val="004841D4"/>
    <w:rsid w:val="0048453B"/>
    <w:rsid w:val="0048477D"/>
    <w:rsid w:val="00484933"/>
    <w:rsid w:val="00484BD1"/>
    <w:rsid w:val="00484D4F"/>
    <w:rsid w:val="00485077"/>
    <w:rsid w:val="00485287"/>
    <w:rsid w:val="004857A1"/>
    <w:rsid w:val="004858D2"/>
    <w:rsid w:val="00485C9E"/>
    <w:rsid w:val="00485F23"/>
    <w:rsid w:val="0048622C"/>
    <w:rsid w:val="004862A8"/>
    <w:rsid w:val="004862C0"/>
    <w:rsid w:val="00486512"/>
    <w:rsid w:val="00486B19"/>
    <w:rsid w:val="00486CCD"/>
    <w:rsid w:val="00487225"/>
    <w:rsid w:val="004873A6"/>
    <w:rsid w:val="00487762"/>
    <w:rsid w:val="00487808"/>
    <w:rsid w:val="0048785B"/>
    <w:rsid w:val="00487A2F"/>
    <w:rsid w:val="00487C98"/>
    <w:rsid w:val="00487EDD"/>
    <w:rsid w:val="004900F2"/>
    <w:rsid w:val="0049026E"/>
    <w:rsid w:val="00490893"/>
    <w:rsid w:val="004909C7"/>
    <w:rsid w:val="00490BF9"/>
    <w:rsid w:val="00490DC7"/>
    <w:rsid w:val="00490F6D"/>
    <w:rsid w:val="00491265"/>
    <w:rsid w:val="00491430"/>
    <w:rsid w:val="00491929"/>
    <w:rsid w:val="00491C67"/>
    <w:rsid w:val="00491E0A"/>
    <w:rsid w:val="00492112"/>
    <w:rsid w:val="00492266"/>
    <w:rsid w:val="00492279"/>
    <w:rsid w:val="004924B7"/>
    <w:rsid w:val="004926AC"/>
    <w:rsid w:val="004926D4"/>
    <w:rsid w:val="0049270A"/>
    <w:rsid w:val="004927DA"/>
    <w:rsid w:val="00492A14"/>
    <w:rsid w:val="00492A4D"/>
    <w:rsid w:val="0049331C"/>
    <w:rsid w:val="00493406"/>
    <w:rsid w:val="004934D8"/>
    <w:rsid w:val="00493823"/>
    <w:rsid w:val="00494001"/>
    <w:rsid w:val="004942D6"/>
    <w:rsid w:val="00494CDF"/>
    <w:rsid w:val="00494F42"/>
    <w:rsid w:val="0049551F"/>
    <w:rsid w:val="0049560A"/>
    <w:rsid w:val="00495CE2"/>
    <w:rsid w:val="00497032"/>
    <w:rsid w:val="00497172"/>
    <w:rsid w:val="0049736D"/>
    <w:rsid w:val="00497D71"/>
    <w:rsid w:val="004A0351"/>
    <w:rsid w:val="004A03B0"/>
    <w:rsid w:val="004A0948"/>
    <w:rsid w:val="004A0D62"/>
    <w:rsid w:val="004A0FC3"/>
    <w:rsid w:val="004A0FD7"/>
    <w:rsid w:val="004A12B8"/>
    <w:rsid w:val="004A1DD7"/>
    <w:rsid w:val="004A1EC8"/>
    <w:rsid w:val="004A24FC"/>
    <w:rsid w:val="004A2952"/>
    <w:rsid w:val="004A2A68"/>
    <w:rsid w:val="004A2C7E"/>
    <w:rsid w:val="004A2E61"/>
    <w:rsid w:val="004A2FB2"/>
    <w:rsid w:val="004A33DF"/>
    <w:rsid w:val="004A36C1"/>
    <w:rsid w:val="004A38DC"/>
    <w:rsid w:val="004A3DA5"/>
    <w:rsid w:val="004A3E6E"/>
    <w:rsid w:val="004A42FA"/>
    <w:rsid w:val="004A4549"/>
    <w:rsid w:val="004A4567"/>
    <w:rsid w:val="004A4E0A"/>
    <w:rsid w:val="004A5273"/>
    <w:rsid w:val="004A5CF2"/>
    <w:rsid w:val="004A62CB"/>
    <w:rsid w:val="004A6650"/>
    <w:rsid w:val="004A6D09"/>
    <w:rsid w:val="004A6FC1"/>
    <w:rsid w:val="004A717C"/>
    <w:rsid w:val="004A74B4"/>
    <w:rsid w:val="004A7FA6"/>
    <w:rsid w:val="004B07F7"/>
    <w:rsid w:val="004B0824"/>
    <w:rsid w:val="004B0A03"/>
    <w:rsid w:val="004B0A6E"/>
    <w:rsid w:val="004B0B42"/>
    <w:rsid w:val="004B1378"/>
    <w:rsid w:val="004B13E7"/>
    <w:rsid w:val="004B155D"/>
    <w:rsid w:val="004B15B1"/>
    <w:rsid w:val="004B1DBA"/>
    <w:rsid w:val="004B1E16"/>
    <w:rsid w:val="004B2140"/>
    <w:rsid w:val="004B2161"/>
    <w:rsid w:val="004B2284"/>
    <w:rsid w:val="004B26D3"/>
    <w:rsid w:val="004B2804"/>
    <w:rsid w:val="004B2E62"/>
    <w:rsid w:val="004B2F96"/>
    <w:rsid w:val="004B315A"/>
    <w:rsid w:val="004B3961"/>
    <w:rsid w:val="004B3E76"/>
    <w:rsid w:val="004B4212"/>
    <w:rsid w:val="004B4576"/>
    <w:rsid w:val="004B4775"/>
    <w:rsid w:val="004B4778"/>
    <w:rsid w:val="004B4785"/>
    <w:rsid w:val="004B49AD"/>
    <w:rsid w:val="004B49F4"/>
    <w:rsid w:val="004B5096"/>
    <w:rsid w:val="004B51E9"/>
    <w:rsid w:val="004B51F2"/>
    <w:rsid w:val="004B569D"/>
    <w:rsid w:val="004B5963"/>
    <w:rsid w:val="004B5B53"/>
    <w:rsid w:val="004B5EBE"/>
    <w:rsid w:val="004B5F94"/>
    <w:rsid w:val="004B637F"/>
    <w:rsid w:val="004B646A"/>
    <w:rsid w:val="004B65A6"/>
    <w:rsid w:val="004B6633"/>
    <w:rsid w:val="004B66DE"/>
    <w:rsid w:val="004B6B27"/>
    <w:rsid w:val="004B71D1"/>
    <w:rsid w:val="004B75FB"/>
    <w:rsid w:val="004C0433"/>
    <w:rsid w:val="004C0CDF"/>
    <w:rsid w:val="004C0FA7"/>
    <w:rsid w:val="004C125C"/>
    <w:rsid w:val="004C1395"/>
    <w:rsid w:val="004C160B"/>
    <w:rsid w:val="004C1E19"/>
    <w:rsid w:val="004C1FAA"/>
    <w:rsid w:val="004C20FB"/>
    <w:rsid w:val="004C27C4"/>
    <w:rsid w:val="004C2A98"/>
    <w:rsid w:val="004C316A"/>
    <w:rsid w:val="004C3170"/>
    <w:rsid w:val="004C33EF"/>
    <w:rsid w:val="004C34E4"/>
    <w:rsid w:val="004C3503"/>
    <w:rsid w:val="004C3697"/>
    <w:rsid w:val="004C3953"/>
    <w:rsid w:val="004C3DA6"/>
    <w:rsid w:val="004C41C2"/>
    <w:rsid w:val="004C4201"/>
    <w:rsid w:val="004C4854"/>
    <w:rsid w:val="004C4B56"/>
    <w:rsid w:val="004C4FEA"/>
    <w:rsid w:val="004C50BE"/>
    <w:rsid w:val="004C55F0"/>
    <w:rsid w:val="004C5857"/>
    <w:rsid w:val="004C5D37"/>
    <w:rsid w:val="004C62ED"/>
    <w:rsid w:val="004C62EF"/>
    <w:rsid w:val="004C6A8E"/>
    <w:rsid w:val="004C6BD6"/>
    <w:rsid w:val="004C6DA5"/>
    <w:rsid w:val="004C7304"/>
    <w:rsid w:val="004C76E8"/>
    <w:rsid w:val="004C7CAE"/>
    <w:rsid w:val="004D0357"/>
    <w:rsid w:val="004D044A"/>
    <w:rsid w:val="004D0832"/>
    <w:rsid w:val="004D08D7"/>
    <w:rsid w:val="004D0A0F"/>
    <w:rsid w:val="004D0FAD"/>
    <w:rsid w:val="004D1419"/>
    <w:rsid w:val="004D15EF"/>
    <w:rsid w:val="004D1862"/>
    <w:rsid w:val="004D1F40"/>
    <w:rsid w:val="004D21F0"/>
    <w:rsid w:val="004D25CD"/>
    <w:rsid w:val="004D28A0"/>
    <w:rsid w:val="004D2980"/>
    <w:rsid w:val="004D2A5A"/>
    <w:rsid w:val="004D2F5A"/>
    <w:rsid w:val="004D2F83"/>
    <w:rsid w:val="004D2F8E"/>
    <w:rsid w:val="004D312A"/>
    <w:rsid w:val="004D3632"/>
    <w:rsid w:val="004D3C85"/>
    <w:rsid w:val="004D40E2"/>
    <w:rsid w:val="004D42FF"/>
    <w:rsid w:val="004D44A4"/>
    <w:rsid w:val="004D477F"/>
    <w:rsid w:val="004D493B"/>
    <w:rsid w:val="004D50D2"/>
    <w:rsid w:val="004D52B8"/>
    <w:rsid w:val="004D53BC"/>
    <w:rsid w:val="004D54AC"/>
    <w:rsid w:val="004D55A1"/>
    <w:rsid w:val="004D57D1"/>
    <w:rsid w:val="004D58EF"/>
    <w:rsid w:val="004D58F6"/>
    <w:rsid w:val="004D59F9"/>
    <w:rsid w:val="004D5A67"/>
    <w:rsid w:val="004D5D12"/>
    <w:rsid w:val="004D5E95"/>
    <w:rsid w:val="004D63B5"/>
    <w:rsid w:val="004D65AB"/>
    <w:rsid w:val="004D6659"/>
    <w:rsid w:val="004D6770"/>
    <w:rsid w:val="004D681D"/>
    <w:rsid w:val="004D7336"/>
    <w:rsid w:val="004D7CDE"/>
    <w:rsid w:val="004E0167"/>
    <w:rsid w:val="004E0AD2"/>
    <w:rsid w:val="004E107A"/>
    <w:rsid w:val="004E1E40"/>
    <w:rsid w:val="004E1F25"/>
    <w:rsid w:val="004E272C"/>
    <w:rsid w:val="004E28B3"/>
    <w:rsid w:val="004E2930"/>
    <w:rsid w:val="004E2951"/>
    <w:rsid w:val="004E3078"/>
    <w:rsid w:val="004E3085"/>
    <w:rsid w:val="004E3090"/>
    <w:rsid w:val="004E38AC"/>
    <w:rsid w:val="004E38EA"/>
    <w:rsid w:val="004E3B85"/>
    <w:rsid w:val="004E3F9E"/>
    <w:rsid w:val="004E4357"/>
    <w:rsid w:val="004E43E2"/>
    <w:rsid w:val="004E4691"/>
    <w:rsid w:val="004E485A"/>
    <w:rsid w:val="004E4B30"/>
    <w:rsid w:val="004E4FED"/>
    <w:rsid w:val="004E501C"/>
    <w:rsid w:val="004E5408"/>
    <w:rsid w:val="004E55E3"/>
    <w:rsid w:val="004E5705"/>
    <w:rsid w:val="004E572B"/>
    <w:rsid w:val="004E576E"/>
    <w:rsid w:val="004E58F9"/>
    <w:rsid w:val="004E59E6"/>
    <w:rsid w:val="004E5A0E"/>
    <w:rsid w:val="004E5EA4"/>
    <w:rsid w:val="004E5EFA"/>
    <w:rsid w:val="004E5F01"/>
    <w:rsid w:val="004E63BD"/>
    <w:rsid w:val="004E655C"/>
    <w:rsid w:val="004E6659"/>
    <w:rsid w:val="004E6695"/>
    <w:rsid w:val="004E6934"/>
    <w:rsid w:val="004E6BB3"/>
    <w:rsid w:val="004E7183"/>
    <w:rsid w:val="004E71B3"/>
    <w:rsid w:val="004E7308"/>
    <w:rsid w:val="004E7333"/>
    <w:rsid w:val="004E73FF"/>
    <w:rsid w:val="004F02A1"/>
    <w:rsid w:val="004F0D66"/>
    <w:rsid w:val="004F14A4"/>
    <w:rsid w:val="004F1549"/>
    <w:rsid w:val="004F1980"/>
    <w:rsid w:val="004F199D"/>
    <w:rsid w:val="004F1F2B"/>
    <w:rsid w:val="004F22DD"/>
    <w:rsid w:val="004F23C8"/>
    <w:rsid w:val="004F25A6"/>
    <w:rsid w:val="004F28D7"/>
    <w:rsid w:val="004F2983"/>
    <w:rsid w:val="004F3B3B"/>
    <w:rsid w:val="004F3C98"/>
    <w:rsid w:val="004F43F3"/>
    <w:rsid w:val="004F4ABF"/>
    <w:rsid w:val="004F4B96"/>
    <w:rsid w:val="004F4C13"/>
    <w:rsid w:val="004F5558"/>
    <w:rsid w:val="004F5766"/>
    <w:rsid w:val="004F59B0"/>
    <w:rsid w:val="004F5A69"/>
    <w:rsid w:val="004F5B80"/>
    <w:rsid w:val="004F6101"/>
    <w:rsid w:val="004F61EB"/>
    <w:rsid w:val="004F626B"/>
    <w:rsid w:val="004F6DB5"/>
    <w:rsid w:val="004F79C9"/>
    <w:rsid w:val="004F79EF"/>
    <w:rsid w:val="00500251"/>
    <w:rsid w:val="0050028C"/>
    <w:rsid w:val="00500787"/>
    <w:rsid w:val="005007CF"/>
    <w:rsid w:val="00500A4A"/>
    <w:rsid w:val="00500A9B"/>
    <w:rsid w:val="00500BDD"/>
    <w:rsid w:val="00501160"/>
    <w:rsid w:val="00501D69"/>
    <w:rsid w:val="00501FF6"/>
    <w:rsid w:val="005025D0"/>
    <w:rsid w:val="00502752"/>
    <w:rsid w:val="005027A5"/>
    <w:rsid w:val="00502A0E"/>
    <w:rsid w:val="00502A46"/>
    <w:rsid w:val="005031CB"/>
    <w:rsid w:val="00503404"/>
    <w:rsid w:val="0050397F"/>
    <w:rsid w:val="00504853"/>
    <w:rsid w:val="00504C9B"/>
    <w:rsid w:val="005053F1"/>
    <w:rsid w:val="00505496"/>
    <w:rsid w:val="00505542"/>
    <w:rsid w:val="00506217"/>
    <w:rsid w:val="0050693D"/>
    <w:rsid w:val="00506A83"/>
    <w:rsid w:val="00506CCA"/>
    <w:rsid w:val="00506F13"/>
    <w:rsid w:val="00506F28"/>
    <w:rsid w:val="0050704D"/>
    <w:rsid w:val="00507175"/>
    <w:rsid w:val="005077D1"/>
    <w:rsid w:val="00507A7F"/>
    <w:rsid w:val="00507D4A"/>
    <w:rsid w:val="005103E5"/>
    <w:rsid w:val="0051049B"/>
    <w:rsid w:val="00510A0C"/>
    <w:rsid w:val="00510C2D"/>
    <w:rsid w:val="00510DDC"/>
    <w:rsid w:val="0051118F"/>
    <w:rsid w:val="0051129A"/>
    <w:rsid w:val="005112E8"/>
    <w:rsid w:val="00511519"/>
    <w:rsid w:val="005116A3"/>
    <w:rsid w:val="00511B66"/>
    <w:rsid w:val="00511D3A"/>
    <w:rsid w:val="00511E41"/>
    <w:rsid w:val="0051201B"/>
    <w:rsid w:val="00512129"/>
    <w:rsid w:val="005121F4"/>
    <w:rsid w:val="00512417"/>
    <w:rsid w:val="00512A3D"/>
    <w:rsid w:val="00512F2A"/>
    <w:rsid w:val="0051357C"/>
    <w:rsid w:val="00513635"/>
    <w:rsid w:val="005136E4"/>
    <w:rsid w:val="00513A97"/>
    <w:rsid w:val="00513ACB"/>
    <w:rsid w:val="00513E7A"/>
    <w:rsid w:val="00514A65"/>
    <w:rsid w:val="00514B96"/>
    <w:rsid w:val="00514FC1"/>
    <w:rsid w:val="0051532C"/>
    <w:rsid w:val="00515362"/>
    <w:rsid w:val="00515A62"/>
    <w:rsid w:val="00515D00"/>
    <w:rsid w:val="00515F9D"/>
    <w:rsid w:val="0051619B"/>
    <w:rsid w:val="00516266"/>
    <w:rsid w:val="00516468"/>
    <w:rsid w:val="0051685A"/>
    <w:rsid w:val="00516863"/>
    <w:rsid w:val="00516D6C"/>
    <w:rsid w:val="0051789A"/>
    <w:rsid w:val="00517AB0"/>
    <w:rsid w:val="00520066"/>
    <w:rsid w:val="00520076"/>
    <w:rsid w:val="005201F3"/>
    <w:rsid w:val="005203E6"/>
    <w:rsid w:val="005204C9"/>
    <w:rsid w:val="005206C5"/>
    <w:rsid w:val="00520A72"/>
    <w:rsid w:val="00520E0B"/>
    <w:rsid w:val="00521A5B"/>
    <w:rsid w:val="00521AF4"/>
    <w:rsid w:val="00521B4E"/>
    <w:rsid w:val="005224FA"/>
    <w:rsid w:val="0052260A"/>
    <w:rsid w:val="005227F1"/>
    <w:rsid w:val="00522E2E"/>
    <w:rsid w:val="0052367F"/>
    <w:rsid w:val="00523D01"/>
    <w:rsid w:val="0052400B"/>
    <w:rsid w:val="00524511"/>
    <w:rsid w:val="005245F4"/>
    <w:rsid w:val="005247FC"/>
    <w:rsid w:val="00524A54"/>
    <w:rsid w:val="00524C0A"/>
    <w:rsid w:val="00524C28"/>
    <w:rsid w:val="00524EB5"/>
    <w:rsid w:val="0052538E"/>
    <w:rsid w:val="00525AF9"/>
    <w:rsid w:val="00525C66"/>
    <w:rsid w:val="00525DFB"/>
    <w:rsid w:val="00525FB0"/>
    <w:rsid w:val="0052604C"/>
    <w:rsid w:val="00526605"/>
    <w:rsid w:val="00526D35"/>
    <w:rsid w:val="00526E79"/>
    <w:rsid w:val="00526FD8"/>
    <w:rsid w:val="005272EC"/>
    <w:rsid w:val="005273FE"/>
    <w:rsid w:val="00527CE9"/>
    <w:rsid w:val="00527E58"/>
    <w:rsid w:val="00527F06"/>
    <w:rsid w:val="0053023B"/>
    <w:rsid w:val="0053050D"/>
    <w:rsid w:val="005306AB"/>
    <w:rsid w:val="00530839"/>
    <w:rsid w:val="005308A6"/>
    <w:rsid w:val="005308F4"/>
    <w:rsid w:val="00530C48"/>
    <w:rsid w:val="00531069"/>
    <w:rsid w:val="00531184"/>
    <w:rsid w:val="0053164C"/>
    <w:rsid w:val="005321FB"/>
    <w:rsid w:val="0053228D"/>
    <w:rsid w:val="0053230B"/>
    <w:rsid w:val="0053245C"/>
    <w:rsid w:val="0053256A"/>
    <w:rsid w:val="005326FD"/>
    <w:rsid w:val="00532B84"/>
    <w:rsid w:val="00533205"/>
    <w:rsid w:val="00533670"/>
    <w:rsid w:val="00533C76"/>
    <w:rsid w:val="005340CA"/>
    <w:rsid w:val="0053424B"/>
    <w:rsid w:val="005342EE"/>
    <w:rsid w:val="005343F4"/>
    <w:rsid w:val="00534585"/>
    <w:rsid w:val="00534995"/>
    <w:rsid w:val="00534DD2"/>
    <w:rsid w:val="00534E03"/>
    <w:rsid w:val="00534E15"/>
    <w:rsid w:val="00534F18"/>
    <w:rsid w:val="00534F80"/>
    <w:rsid w:val="00535008"/>
    <w:rsid w:val="005351B9"/>
    <w:rsid w:val="0053521C"/>
    <w:rsid w:val="00535312"/>
    <w:rsid w:val="0053548A"/>
    <w:rsid w:val="00535919"/>
    <w:rsid w:val="005359F8"/>
    <w:rsid w:val="00535B55"/>
    <w:rsid w:val="00535E91"/>
    <w:rsid w:val="005365A7"/>
    <w:rsid w:val="005367DF"/>
    <w:rsid w:val="00536931"/>
    <w:rsid w:val="00536A29"/>
    <w:rsid w:val="00537191"/>
    <w:rsid w:val="00537215"/>
    <w:rsid w:val="00537502"/>
    <w:rsid w:val="005379A0"/>
    <w:rsid w:val="0054031A"/>
    <w:rsid w:val="00540356"/>
    <w:rsid w:val="0054064C"/>
    <w:rsid w:val="00540EA3"/>
    <w:rsid w:val="005410ED"/>
    <w:rsid w:val="00541407"/>
    <w:rsid w:val="00541CA6"/>
    <w:rsid w:val="00541EDA"/>
    <w:rsid w:val="00541F50"/>
    <w:rsid w:val="0054200F"/>
    <w:rsid w:val="005420CE"/>
    <w:rsid w:val="00542129"/>
    <w:rsid w:val="0054251D"/>
    <w:rsid w:val="0054288B"/>
    <w:rsid w:val="005429AD"/>
    <w:rsid w:val="00542B0A"/>
    <w:rsid w:val="005432B9"/>
    <w:rsid w:val="005434E2"/>
    <w:rsid w:val="00543616"/>
    <w:rsid w:val="00543637"/>
    <w:rsid w:val="0054394B"/>
    <w:rsid w:val="00543B41"/>
    <w:rsid w:val="0054403B"/>
    <w:rsid w:val="00544125"/>
    <w:rsid w:val="00544361"/>
    <w:rsid w:val="005445D6"/>
    <w:rsid w:val="0054485A"/>
    <w:rsid w:val="00544878"/>
    <w:rsid w:val="00544B43"/>
    <w:rsid w:val="00544C24"/>
    <w:rsid w:val="00544CE8"/>
    <w:rsid w:val="00544D61"/>
    <w:rsid w:val="00544DA5"/>
    <w:rsid w:val="00544E54"/>
    <w:rsid w:val="00545546"/>
    <w:rsid w:val="00545C50"/>
    <w:rsid w:val="00545DED"/>
    <w:rsid w:val="005469F7"/>
    <w:rsid w:val="0054719F"/>
    <w:rsid w:val="005472BE"/>
    <w:rsid w:val="005476DD"/>
    <w:rsid w:val="005478E5"/>
    <w:rsid w:val="00547CDC"/>
    <w:rsid w:val="00547F34"/>
    <w:rsid w:val="005500E4"/>
    <w:rsid w:val="005505CA"/>
    <w:rsid w:val="005506F0"/>
    <w:rsid w:val="0055070A"/>
    <w:rsid w:val="005509EC"/>
    <w:rsid w:val="00550C6F"/>
    <w:rsid w:val="00550EA8"/>
    <w:rsid w:val="00550FD9"/>
    <w:rsid w:val="0055127F"/>
    <w:rsid w:val="00551560"/>
    <w:rsid w:val="0055184F"/>
    <w:rsid w:val="00551CF0"/>
    <w:rsid w:val="00551F52"/>
    <w:rsid w:val="00551F53"/>
    <w:rsid w:val="0055232C"/>
    <w:rsid w:val="005523E0"/>
    <w:rsid w:val="005526AA"/>
    <w:rsid w:val="00552B9D"/>
    <w:rsid w:val="00552D37"/>
    <w:rsid w:val="005537FC"/>
    <w:rsid w:val="005539D2"/>
    <w:rsid w:val="00553D30"/>
    <w:rsid w:val="00553E32"/>
    <w:rsid w:val="005543BA"/>
    <w:rsid w:val="005543D2"/>
    <w:rsid w:val="00554D58"/>
    <w:rsid w:val="005550E3"/>
    <w:rsid w:val="005565E5"/>
    <w:rsid w:val="0055676D"/>
    <w:rsid w:val="00556AE9"/>
    <w:rsid w:val="00556B52"/>
    <w:rsid w:val="00556BFF"/>
    <w:rsid w:val="00556E30"/>
    <w:rsid w:val="005570FA"/>
    <w:rsid w:val="00557B70"/>
    <w:rsid w:val="00557BCD"/>
    <w:rsid w:val="00557DE4"/>
    <w:rsid w:val="0056004B"/>
    <w:rsid w:val="00560244"/>
    <w:rsid w:val="00560861"/>
    <w:rsid w:val="00560C00"/>
    <w:rsid w:val="00560DA4"/>
    <w:rsid w:val="005610B2"/>
    <w:rsid w:val="005616E3"/>
    <w:rsid w:val="0056174C"/>
    <w:rsid w:val="005619C5"/>
    <w:rsid w:val="005619CC"/>
    <w:rsid w:val="00561C9D"/>
    <w:rsid w:val="00561CC4"/>
    <w:rsid w:val="00561D6D"/>
    <w:rsid w:val="00562161"/>
    <w:rsid w:val="00562604"/>
    <w:rsid w:val="00562696"/>
    <w:rsid w:val="00562906"/>
    <w:rsid w:val="00562ACF"/>
    <w:rsid w:val="00562FF0"/>
    <w:rsid w:val="0056309C"/>
    <w:rsid w:val="00563265"/>
    <w:rsid w:val="00563327"/>
    <w:rsid w:val="005636C2"/>
    <w:rsid w:val="00563A36"/>
    <w:rsid w:val="00563A7C"/>
    <w:rsid w:val="00563BB5"/>
    <w:rsid w:val="00563DB8"/>
    <w:rsid w:val="0056404F"/>
    <w:rsid w:val="005647A4"/>
    <w:rsid w:val="00564B29"/>
    <w:rsid w:val="00564F28"/>
    <w:rsid w:val="00565739"/>
    <w:rsid w:val="00565A26"/>
    <w:rsid w:val="00565A36"/>
    <w:rsid w:val="00565C5C"/>
    <w:rsid w:val="00565FE8"/>
    <w:rsid w:val="005660C0"/>
    <w:rsid w:val="005663BA"/>
    <w:rsid w:val="0056642E"/>
    <w:rsid w:val="00566610"/>
    <w:rsid w:val="005666D7"/>
    <w:rsid w:val="0056678B"/>
    <w:rsid w:val="005667CF"/>
    <w:rsid w:val="00566C1E"/>
    <w:rsid w:val="00566D44"/>
    <w:rsid w:val="00566DC2"/>
    <w:rsid w:val="0056724B"/>
    <w:rsid w:val="005674E1"/>
    <w:rsid w:val="00567EDC"/>
    <w:rsid w:val="0057020F"/>
    <w:rsid w:val="005704E6"/>
    <w:rsid w:val="0057055D"/>
    <w:rsid w:val="00570827"/>
    <w:rsid w:val="00570AB9"/>
    <w:rsid w:val="00570C78"/>
    <w:rsid w:val="00570CA7"/>
    <w:rsid w:val="00570D8B"/>
    <w:rsid w:val="00570F82"/>
    <w:rsid w:val="0057101E"/>
    <w:rsid w:val="00571138"/>
    <w:rsid w:val="00571278"/>
    <w:rsid w:val="00571665"/>
    <w:rsid w:val="00572031"/>
    <w:rsid w:val="00572095"/>
    <w:rsid w:val="00572876"/>
    <w:rsid w:val="00572BBF"/>
    <w:rsid w:val="00573158"/>
    <w:rsid w:val="00573673"/>
    <w:rsid w:val="00573BCC"/>
    <w:rsid w:val="00573F9A"/>
    <w:rsid w:val="005742D8"/>
    <w:rsid w:val="005743D2"/>
    <w:rsid w:val="005743E7"/>
    <w:rsid w:val="00574832"/>
    <w:rsid w:val="00574AF9"/>
    <w:rsid w:val="00574E07"/>
    <w:rsid w:val="00574E09"/>
    <w:rsid w:val="00575210"/>
    <w:rsid w:val="00575DA6"/>
    <w:rsid w:val="00575E4C"/>
    <w:rsid w:val="00575F8B"/>
    <w:rsid w:val="00576244"/>
    <w:rsid w:val="005765DD"/>
    <w:rsid w:val="00576638"/>
    <w:rsid w:val="005767AF"/>
    <w:rsid w:val="0057683E"/>
    <w:rsid w:val="00576CC0"/>
    <w:rsid w:val="00576CF1"/>
    <w:rsid w:val="00577394"/>
    <w:rsid w:val="0057748C"/>
    <w:rsid w:val="005777F7"/>
    <w:rsid w:val="00577945"/>
    <w:rsid w:val="00577A08"/>
    <w:rsid w:val="00577A3A"/>
    <w:rsid w:val="00577A86"/>
    <w:rsid w:val="00577B31"/>
    <w:rsid w:val="00577DE4"/>
    <w:rsid w:val="0058029E"/>
    <w:rsid w:val="00580862"/>
    <w:rsid w:val="005808A1"/>
    <w:rsid w:val="005808AA"/>
    <w:rsid w:val="005809A6"/>
    <w:rsid w:val="00580C89"/>
    <w:rsid w:val="00581485"/>
    <w:rsid w:val="005814E8"/>
    <w:rsid w:val="00581F6C"/>
    <w:rsid w:val="00582310"/>
    <w:rsid w:val="005827FC"/>
    <w:rsid w:val="0058286C"/>
    <w:rsid w:val="00583717"/>
    <w:rsid w:val="005839FA"/>
    <w:rsid w:val="00583D1E"/>
    <w:rsid w:val="00583E33"/>
    <w:rsid w:val="0058404B"/>
    <w:rsid w:val="00584173"/>
    <w:rsid w:val="005843C7"/>
    <w:rsid w:val="005843F6"/>
    <w:rsid w:val="005844AF"/>
    <w:rsid w:val="005845E0"/>
    <w:rsid w:val="00584A5C"/>
    <w:rsid w:val="00584D26"/>
    <w:rsid w:val="00584D67"/>
    <w:rsid w:val="005852ED"/>
    <w:rsid w:val="00585404"/>
    <w:rsid w:val="005854D6"/>
    <w:rsid w:val="00585B17"/>
    <w:rsid w:val="00585CCD"/>
    <w:rsid w:val="00586244"/>
    <w:rsid w:val="00586468"/>
    <w:rsid w:val="00586700"/>
    <w:rsid w:val="0058682C"/>
    <w:rsid w:val="00586936"/>
    <w:rsid w:val="00586F5C"/>
    <w:rsid w:val="00587672"/>
    <w:rsid w:val="00587921"/>
    <w:rsid w:val="00587A9B"/>
    <w:rsid w:val="00587F2D"/>
    <w:rsid w:val="005902AC"/>
    <w:rsid w:val="00590A64"/>
    <w:rsid w:val="00590E7A"/>
    <w:rsid w:val="00591337"/>
    <w:rsid w:val="00591385"/>
    <w:rsid w:val="00591722"/>
    <w:rsid w:val="00591A12"/>
    <w:rsid w:val="00591C3A"/>
    <w:rsid w:val="00591F5E"/>
    <w:rsid w:val="00591FDE"/>
    <w:rsid w:val="00592384"/>
    <w:rsid w:val="005924C2"/>
    <w:rsid w:val="00592C20"/>
    <w:rsid w:val="00592C47"/>
    <w:rsid w:val="00592DE9"/>
    <w:rsid w:val="00592FD3"/>
    <w:rsid w:val="00593273"/>
    <w:rsid w:val="00593A27"/>
    <w:rsid w:val="00593B79"/>
    <w:rsid w:val="00593BAA"/>
    <w:rsid w:val="00593E41"/>
    <w:rsid w:val="005942CA"/>
    <w:rsid w:val="00594521"/>
    <w:rsid w:val="00594839"/>
    <w:rsid w:val="00594D61"/>
    <w:rsid w:val="00594E9E"/>
    <w:rsid w:val="0059552C"/>
    <w:rsid w:val="005955BA"/>
    <w:rsid w:val="00595959"/>
    <w:rsid w:val="00595DC1"/>
    <w:rsid w:val="00596397"/>
    <w:rsid w:val="0059680D"/>
    <w:rsid w:val="00596BE4"/>
    <w:rsid w:val="00596C05"/>
    <w:rsid w:val="00597002"/>
    <w:rsid w:val="005970BD"/>
    <w:rsid w:val="00597467"/>
    <w:rsid w:val="00597979"/>
    <w:rsid w:val="00597DF7"/>
    <w:rsid w:val="00597E37"/>
    <w:rsid w:val="00597F03"/>
    <w:rsid w:val="005A017A"/>
    <w:rsid w:val="005A01BA"/>
    <w:rsid w:val="005A02B2"/>
    <w:rsid w:val="005A069B"/>
    <w:rsid w:val="005A0827"/>
    <w:rsid w:val="005A08A5"/>
    <w:rsid w:val="005A09E0"/>
    <w:rsid w:val="005A1234"/>
    <w:rsid w:val="005A17EF"/>
    <w:rsid w:val="005A1EED"/>
    <w:rsid w:val="005A1FEC"/>
    <w:rsid w:val="005A21A2"/>
    <w:rsid w:val="005A2B4C"/>
    <w:rsid w:val="005A2C38"/>
    <w:rsid w:val="005A3281"/>
    <w:rsid w:val="005A343A"/>
    <w:rsid w:val="005A3846"/>
    <w:rsid w:val="005A3BA9"/>
    <w:rsid w:val="005A3D41"/>
    <w:rsid w:val="005A3F50"/>
    <w:rsid w:val="005A3FDC"/>
    <w:rsid w:val="005A44A6"/>
    <w:rsid w:val="005A4894"/>
    <w:rsid w:val="005A5336"/>
    <w:rsid w:val="005A5572"/>
    <w:rsid w:val="005A5D50"/>
    <w:rsid w:val="005A6114"/>
    <w:rsid w:val="005A64C8"/>
    <w:rsid w:val="005A67D3"/>
    <w:rsid w:val="005A6926"/>
    <w:rsid w:val="005A6FC4"/>
    <w:rsid w:val="005A70A6"/>
    <w:rsid w:val="005A718D"/>
    <w:rsid w:val="005A7216"/>
    <w:rsid w:val="005A76F8"/>
    <w:rsid w:val="005A7761"/>
    <w:rsid w:val="005B010B"/>
    <w:rsid w:val="005B0283"/>
    <w:rsid w:val="005B03B1"/>
    <w:rsid w:val="005B0F79"/>
    <w:rsid w:val="005B1484"/>
    <w:rsid w:val="005B15D4"/>
    <w:rsid w:val="005B17D8"/>
    <w:rsid w:val="005B1A96"/>
    <w:rsid w:val="005B1E0D"/>
    <w:rsid w:val="005B20B1"/>
    <w:rsid w:val="005B237D"/>
    <w:rsid w:val="005B26A9"/>
    <w:rsid w:val="005B2B80"/>
    <w:rsid w:val="005B35BE"/>
    <w:rsid w:val="005B37F8"/>
    <w:rsid w:val="005B38CE"/>
    <w:rsid w:val="005B3918"/>
    <w:rsid w:val="005B40C3"/>
    <w:rsid w:val="005B41B2"/>
    <w:rsid w:val="005B462C"/>
    <w:rsid w:val="005B4815"/>
    <w:rsid w:val="005B4A36"/>
    <w:rsid w:val="005B4E3E"/>
    <w:rsid w:val="005B4E43"/>
    <w:rsid w:val="005B5169"/>
    <w:rsid w:val="005B5537"/>
    <w:rsid w:val="005B5D1A"/>
    <w:rsid w:val="005B6097"/>
    <w:rsid w:val="005B629B"/>
    <w:rsid w:val="005B63B4"/>
    <w:rsid w:val="005B6609"/>
    <w:rsid w:val="005B68EC"/>
    <w:rsid w:val="005B6A08"/>
    <w:rsid w:val="005B6A46"/>
    <w:rsid w:val="005B7129"/>
    <w:rsid w:val="005B733F"/>
    <w:rsid w:val="005B7B95"/>
    <w:rsid w:val="005C0130"/>
    <w:rsid w:val="005C121B"/>
    <w:rsid w:val="005C134F"/>
    <w:rsid w:val="005C154A"/>
    <w:rsid w:val="005C1654"/>
    <w:rsid w:val="005C1669"/>
    <w:rsid w:val="005C1746"/>
    <w:rsid w:val="005C178B"/>
    <w:rsid w:val="005C1ED6"/>
    <w:rsid w:val="005C2222"/>
    <w:rsid w:val="005C278F"/>
    <w:rsid w:val="005C301C"/>
    <w:rsid w:val="005C32E6"/>
    <w:rsid w:val="005C33AA"/>
    <w:rsid w:val="005C3619"/>
    <w:rsid w:val="005C3815"/>
    <w:rsid w:val="005C3C0F"/>
    <w:rsid w:val="005C3C4A"/>
    <w:rsid w:val="005C458C"/>
    <w:rsid w:val="005C4620"/>
    <w:rsid w:val="005C46EC"/>
    <w:rsid w:val="005C4E9C"/>
    <w:rsid w:val="005C5256"/>
    <w:rsid w:val="005C5382"/>
    <w:rsid w:val="005C53ED"/>
    <w:rsid w:val="005C5889"/>
    <w:rsid w:val="005C5CE2"/>
    <w:rsid w:val="005C6168"/>
    <w:rsid w:val="005C6560"/>
    <w:rsid w:val="005C68FC"/>
    <w:rsid w:val="005C6956"/>
    <w:rsid w:val="005C6EAE"/>
    <w:rsid w:val="005C6EE3"/>
    <w:rsid w:val="005C7291"/>
    <w:rsid w:val="005C73B2"/>
    <w:rsid w:val="005C780A"/>
    <w:rsid w:val="005C793D"/>
    <w:rsid w:val="005C7B09"/>
    <w:rsid w:val="005C7D50"/>
    <w:rsid w:val="005D0269"/>
    <w:rsid w:val="005D0529"/>
    <w:rsid w:val="005D056F"/>
    <w:rsid w:val="005D09EA"/>
    <w:rsid w:val="005D0AA7"/>
    <w:rsid w:val="005D0F3F"/>
    <w:rsid w:val="005D0FF2"/>
    <w:rsid w:val="005D1284"/>
    <w:rsid w:val="005D1624"/>
    <w:rsid w:val="005D1EF9"/>
    <w:rsid w:val="005D1FA4"/>
    <w:rsid w:val="005D2073"/>
    <w:rsid w:val="005D20C2"/>
    <w:rsid w:val="005D29D0"/>
    <w:rsid w:val="005D2BDB"/>
    <w:rsid w:val="005D30EA"/>
    <w:rsid w:val="005D32DE"/>
    <w:rsid w:val="005D36C4"/>
    <w:rsid w:val="005D37F3"/>
    <w:rsid w:val="005D37FC"/>
    <w:rsid w:val="005D3B9E"/>
    <w:rsid w:val="005D3BEA"/>
    <w:rsid w:val="005D3C5C"/>
    <w:rsid w:val="005D3DCD"/>
    <w:rsid w:val="005D3EAA"/>
    <w:rsid w:val="005D422E"/>
    <w:rsid w:val="005D42AB"/>
    <w:rsid w:val="005D44CD"/>
    <w:rsid w:val="005D46E3"/>
    <w:rsid w:val="005D4920"/>
    <w:rsid w:val="005D4DA4"/>
    <w:rsid w:val="005D5E4D"/>
    <w:rsid w:val="005D6061"/>
    <w:rsid w:val="005D64EF"/>
    <w:rsid w:val="005D65E7"/>
    <w:rsid w:val="005D6707"/>
    <w:rsid w:val="005D67EF"/>
    <w:rsid w:val="005D6875"/>
    <w:rsid w:val="005D6AE4"/>
    <w:rsid w:val="005D6C09"/>
    <w:rsid w:val="005D6C46"/>
    <w:rsid w:val="005D75EB"/>
    <w:rsid w:val="005D785B"/>
    <w:rsid w:val="005D79A3"/>
    <w:rsid w:val="005E033B"/>
    <w:rsid w:val="005E0352"/>
    <w:rsid w:val="005E03FA"/>
    <w:rsid w:val="005E061B"/>
    <w:rsid w:val="005E0B9B"/>
    <w:rsid w:val="005E0F77"/>
    <w:rsid w:val="005E13C5"/>
    <w:rsid w:val="005E14F1"/>
    <w:rsid w:val="005E181C"/>
    <w:rsid w:val="005E1C72"/>
    <w:rsid w:val="005E1CF8"/>
    <w:rsid w:val="005E1FE1"/>
    <w:rsid w:val="005E2229"/>
    <w:rsid w:val="005E2826"/>
    <w:rsid w:val="005E2B88"/>
    <w:rsid w:val="005E2D03"/>
    <w:rsid w:val="005E3406"/>
    <w:rsid w:val="005E34A5"/>
    <w:rsid w:val="005E35F5"/>
    <w:rsid w:val="005E387A"/>
    <w:rsid w:val="005E3997"/>
    <w:rsid w:val="005E4065"/>
    <w:rsid w:val="005E577C"/>
    <w:rsid w:val="005E5B11"/>
    <w:rsid w:val="005E5DFF"/>
    <w:rsid w:val="005E5FB2"/>
    <w:rsid w:val="005E5FF1"/>
    <w:rsid w:val="005E6068"/>
    <w:rsid w:val="005E644C"/>
    <w:rsid w:val="005E668D"/>
    <w:rsid w:val="005E69EA"/>
    <w:rsid w:val="005E76D0"/>
    <w:rsid w:val="005E77D1"/>
    <w:rsid w:val="005E79D2"/>
    <w:rsid w:val="005F036C"/>
    <w:rsid w:val="005F0D3A"/>
    <w:rsid w:val="005F170E"/>
    <w:rsid w:val="005F1861"/>
    <w:rsid w:val="005F1A40"/>
    <w:rsid w:val="005F22AB"/>
    <w:rsid w:val="005F23C7"/>
    <w:rsid w:val="005F263F"/>
    <w:rsid w:val="005F29F9"/>
    <w:rsid w:val="005F318A"/>
    <w:rsid w:val="005F32AB"/>
    <w:rsid w:val="005F3638"/>
    <w:rsid w:val="005F374D"/>
    <w:rsid w:val="005F386F"/>
    <w:rsid w:val="005F3E9F"/>
    <w:rsid w:val="005F4035"/>
    <w:rsid w:val="005F4040"/>
    <w:rsid w:val="005F4559"/>
    <w:rsid w:val="005F4694"/>
    <w:rsid w:val="005F4832"/>
    <w:rsid w:val="005F5155"/>
    <w:rsid w:val="005F52B0"/>
    <w:rsid w:val="005F54F2"/>
    <w:rsid w:val="005F55C1"/>
    <w:rsid w:val="005F5C13"/>
    <w:rsid w:val="005F5C9F"/>
    <w:rsid w:val="005F6263"/>
    <w:rsid w:val="005F6321"/>
    <w:rsid w:val="005F64E8"/>
    <w:rsid w:val="005F6997"/>
    <w:rsid w:val="005F6ABF"/>
    <w:rsid w:val="005F6B2B"/>
    <w:rsid w:val="005F7250"/>
    <w:rsid w:val="005F7366"/>
    <w:rsid w:val="005F79C4"/>
    <w:rsid w:val="005F79E0"/>
    <w:rsid w:val="006004D2"/>
    <w:rsid w:val="00600543"/>
    <w:rsid w:val="006005F4"/>
    <w:rsid w:val="00600672"/>
    <w:rsid w:val="00600AEC"/>
    <w:rsid w:val="00600C66"/>
    <w:rsid w:val="00600E76"/>
    <w:rsid w:val="0060102A"/>
    <w:rsid w:val="0060107D"/>
    <w:rsid w:val="006010C7"/>
    <w:rsid w:val="006014A8"/>
    <w:rsid w:val="00601931"/>
    <w:rsid w:val="00601B90"/>
    <w:rsid w:val="00601C87"/>
    <w:rsid w:val="0060267F"/>
    <w:rsid w:val="006028B6"/>
    <w:rsid w:val="0060298D"/>
    <w:rsid w:val="0060321C"/>
    <w:rsid w:val="006038EE"/>
    <w:rsid w:val="006039FE"/>
    <w:rsid w:val="00603B63"/>
    <w:rsid w:val="00603E89"/>
    <w:rsid w:val="006047EF"/>
    <w:rsid w:val="0060480D"/>
    <w:rsid w:val="006049B5"/>
    <w:rsid w:val="00605366"/>
    <w:rsid w:val="006056C2"/>
    <w:rsid w:val="006058FA"/>
    <w:rsid w:val="006059CC"/>
    <w:rsid w:val="00605D42"/>
    <w:rsid w:val="00605ECA"/>
    <w:rsid w:val="00606317"/>
    <w:rsid w:val="006063E6"/>
    <w:rsid w:val="00606569"/>
    <w:rsid w:val="0060693A"/>
    <w:rsid w:val="00606B71"/>
    <w:rsid w:val="00606E63"/>
    <w:rsid w:val="006071CE"/>
    <w:rsid w:val="006073B4"/>
    <w:rsid w:val="00607780"/>
    <w:rsid w:val="006079DC"/>
    <w:rsid w:val="00607A80"/>
    <w:rsid w:val="00607F61"/>
    <w:rsid w:val="006104F8"/>
    <w:rsid w:val="006119C4"/>
    <w:rsid w:val="00611CF7"/>
    <w:rsid w:val="00612351"/>
    <w:rsid w:val="006124F1"/>
    <w:rsid w:val="00612A01"/>
    <w:rsid w:val="006133F2"/>
    <w:rsid w:val="006137A7"/>
    <w:rsid w:val="0061395E"/>
    <w:rsid w:val="00613968"/>
    <w:rsid w:val="00613ACE"/>
    <w:rsid w:val="00613BEB"/>
    <w:rsid w:val="00613FBB"/>
    <w:rsid w:val="0061573B"/>
    <w:rsid w:val="00615F65"/>
    <w:rsid w:val="00616120"/>
    <w:rsid w:val="00616194"/>
    <w:rsid w:val="006165CD"/>
    <w:rsid w:val="00616899"/>
    <w:rsid w:val="0061697B"/>
    <w:rsid w:val="00616ACD"/>
    <w:rsid w:val="00616BAF"/>
    <w:rsid w:val="00616D17"/>
    <w:rsid w:val="00616D6D"/>
    <w:rsid w:val="0061728D"/>
    <w:rsid w:val="006176B1"/>
    <w:rsid w:val="00617780"/>
    <w:rsid w:val="0061781E"/>
    <w:rsid w:val="00617C60"/>
    <w:rsid w:val="00617EFB"/>
    <w:rsid w:val="0062025F"/>
    <w:rsid w:val="006202CD"/>
    <w:rsid w:val="00620341"/>
    <w:rsid w:val="0062036E"/>
    <w:rsid w:val="00620959"/>
    <w:rsid w:val="00620C77"/>
    <w:rsid w:val="00621041"/>
    <w:rsid w:val="00621518"/>
    <w:rsid w:val="006215B3"/>
    <w:rsid w:val="006215E6"/>
    <w:rsid w:val="006216C8"/>
    <w:rsid w:val="00621912"/>
    <w:rsid w:val="00621971"/>
    <w:rsid w:val="00621B8C"/>
    <w:rsid w:val="00621EA2"/>
    <w:rsid w:val="006220CB"/>
    <w:rsid w:val="006221D4"/>
    <w:rsid w:val="006221FE"/>
    <w:rsid w:val="00622214"/>
    <w:rsid w:val="00622267"/>
    <w:rsid w:val="00622334"/>
    <w:rsid w:val="006223BE"/>
    <w:rsid w:val="0062257D"/>
    <w:rsid w:val="0062258D"/>
    <w:rsid w:val="00622B81"/>
    <w:rsid w:val="00622C7E"/>
    <w:rsid w:val="00622F03"/>
    <w:rsid w:val="00623A93"/>
    <w:rsid w:val="00623AB5"/>
    <w:rsid w:val="00623B2D"/>
    <w:rsid w:val="00623D77"/>
    <w:rsid w:val="00623F2A"/>
    <w:rsid w:val="006240DC"/>
    <w:rsid w:val="0062418D"/>
    <w:rsid w:val="006245EA"/>
    <w:rsid w:val="0062484B"/>
    <w:rsid w:val="00624A60"/>
    <w:rsid w:val="00624E06"/>
    <w:rsid w:val="006250D7"/>
    <w:rsid w:val="00625206"/>
    <w:rsid w:val="00625690"/>
    <w:rsid w:val="0062578B"/>
    <w:rsid w:val="00625A70"/>
    <w:rsid w:val="006260FE"/>
    <w:rsid w:val="0062614E"/>
    <w:rsid w:val="00626497"/>
    <w:rsid w:val="00626784"/>
    <w:rsid w:val="00626BDC"/>
    <w:rsid w:val="00626C25"/>
    <w:rsid w:val="006277F3"/>
    <w:rsid w:val="00627A82"/>
    <w:rsid w:val="00627D87"/>
    <w:rsid w:val="006300F5"/>
    <w:rsid w:val="0063017B"/>
    <w:rsid w:val="00630355"/>
    <w:rsid w:val="00630584"/>
    <w:rsid w:val="006307B6"/>
    <w:rsid w:val="00630F90"/>
    <w:rsid w:val="00631CAE"/>
    <w:rsid w:val="00631E08"/>
    <w:rsid w:val="006321E8"/>
    <w:rsid w:val="00632516"/>
    <w:rsid w:val="00632B13"/>
    <w:rsid w:val="00632C6B"/>
    <w:rsid w:val="006332C1"/>
    <w:rsid w:val="006333B1"/>
    <w:rsid w:val="006338CB"/>
    <w:rsid w:val="00633A21"/>
    <w:rsid w:val="00633BCB"/>
    <w:rsid w:val="00633D16"/>
    <w:rsid w:val="00633DC6"/>
    <w:rsid w:val="00634082"/>
    <w:rsid w:val="0063420F"/>
    <w:rsid w:val="006344FF"/>
    <w:rsid w:val="006345F8"/>
    <w:rsid w:val="0063490F"/>
    <w:rsid w:val="00634FE6"/>
    <w:rsid w:val="006350BB"/>
    <w:rsid w:val="00635548"/>
    <w:rsid w:val="006355BB"/>
    <w:rsid w:val="006355F5"/>
    <w:rsid w:val="00635670"/>
    <w:rsid w:val="00635742"/>
    <w:rsid w:val="0063584E"/>
    <w:rsid w:val="00635BBE"/>
    <w:rsid w:val="00635C0F"/>
    <w:rsid w:val="00635D46"/>
    <w:rsid w:val="0063603F"/>
    <w:rsid w:val="0063610E"/>
    <w:rsid w:val="0063648C"/>
    <w:rsid w:val="006365CB"/>
    <w:rsid w:val="00636663"/>
    <w:rsid w:val="006369EC"/>
    <w:rsid w:val="00636A9B"/>
    <w:rsid w:val="00636CF9"/>
    <w:rsid w:val="00636D51"/>
    <w:rsid w:val="00636DE6"/>
    <w:rsid w:val="00636E5E"/>
    <w:rsid w:val="0063706D"/>
    <w:rsid w:val="00637088"/>
    <w:rsid w:val="00637124"/>
    <w:rsid w:val="00637270"/>
    <w:rsid w:val="00637357"/>
    <w:rsid w:val="0063744A"/>
    <w:rsid w:val="00637700"/>
    <w:rsid w:val="00637824"/>
    <w:rsid w:val="00637952"/>
    <w:rsid w:val="00640B8B"/>
    <w:rsid w:val="00640CD5"/>
    <w:rsid w:val="00641050"/>
    <w:rsid w:val="006411D1"/>
    <w:rsid w:val="006419C2"/>
    <w:rsid w:val="00642079"/>
    <w:rsid w:val="0064252B"/>
    <w:rsid w:val="006425E9"/>
    <w:rsid w:val="00642889"/>
    <w:rsid w:val="00642971"/>
    <w:rsid w:val="00642A05"/>
    <w:rsid w:val="00642FF2"/>
    <w:rsid w:val="006433A9"/>
    <w:rsid w:val="00643484"/>
    <w:rsid w:val="00643532"/>
    <w:rsid w:val="00643759"/>
    <w:rsid w:val="006438E8"/>
    <w:rsid w:val="00643924"/>
    <w:rsid w:val="00643991"/>
    <w:rsid w:val="00643ED0"/>
    <w:rsid w:val="00643F02"/>
    <w:rsid w:val="00644569"/>
    <w:rsid w:val="0064486B"/>
    <w:rsid w:val="006452B9"/>
    <w:rsid w:val="0064539C"/>
    <w:rsid w:val="00645623"/>
    <w:rsid w:val="0064570F"/>
    <w:rsid w:val="0064573C"/>
    <w:rsid w:val="00645799"/>
    <w:rsid w:val="00645DCE"/>
    <w:rsid w:val="00645E0A"/>
    <w:rsid w:val="00645F8F"/>
    <w:rsid w:val="00645FAB"/>
    <w:rsid w:val="00645FFA"/>
    <w:rsid w:val="00646187"/>
    <w:rsid w:val="00646A3F"/>
    <w:rsid w:val="00646CD2"/>
    <w:rsid w:val="0064700B"/>
    <w:rsid w:val="006471B1"/>
    <w:rsid w:val="0064731C"/>
    <w:rsid w:val="00647C54"/>
    <w:rsid w:val="00647EF7"/>
    <w:rsid w:val="00647F37"/>
    <w:rsid w:val="006502A6"/>
    <w:rsid w:val="00650362"/>
    <w:rsid w:val="00650467"/>
    <w:rsid w:val="00650514"/>
    <w:rsid w:val="006509EA"/>
    <w:rsid w:val="00650F58"/>
    <w:rsid w:val="006513DF"/>
    <w:rsid w:val="00651513"/>
    <w:rsid w:val="00651514"/>
    <w:rsid w:val="00651A7B"/>
    <w:rsid w:val="00651DF0"/>
    <w:rsid w:val="0065256C"/>
    <w:rsid w:val="00652B89"/>
    <w:rsid w:val="00652F9A"/>
    <w:rsid w:val="0065319A"/>
    <w:rsid w:val="006532EC"/>
    <w:rsid w:val="0065370D"/>
    <w:rsid w:val="00653AD7"/>
    <w:rsid w:val="00653DF2"/>
    <w:rsid w:val="00653F2A"/>
    <w:rsid w:val="006540F8"/>
    <w:rsid w:val="00654204"/>
    <w:rsid w:val="006544E7"/>
    <w:rsid w:val="006544EB"/>
    <w:rsid w:val="00654C37"/>
    <w:rsid w:val="00654DAE"/>
    <w:rsid w:val="006553A7"/>
    <w:rsid w:val="006556F4"/>
    <w:rsid w:val="006556FC"/>
    <w:rsid w:val="00655785"/>
    <w:rsid w:val="00655892"/>
    <w:rsid w:val="00655BA2"/>
    <w:rsid w:val="006560CC"/>
    <w:rsid w:val="006561F0"/>
    <w:rsid w:val="0065627D"/>
    <w:rsid w:val="006568B9"/>
    <w:rsid w:val="00656E89"/>
    <w:rsid w:val="00657650"/>
    <w:rsid w:val="0065771A"/>
    <w:rsid w:val="00657721"/>
    <w:rsid w:val="0065777D"/>
    <w:rsid w:val="00657B62"/>
    <w:rsid w:val="00657B9C"/>
    <w:rsid w:val="00657F46"/>
    <w:rsid w:val="006601BD"/>
    <w:rsid w:val="0066025C"/>
    <w:rsid w:val="006602B9"/>
    <w:rsid w:val="006607F4"/>
    <w:rsid w:val="00660AE5"/>
    <w:rsid w:val="00660EF1"/>
    <w:rsid w:val="0066184C"/>
    <w:rsid w:val="00661942"/>
    <w:rsid w:val="0066194A"/>
    <w:rsid w:val="00661A37"/>
    <w:rsid w:val="00661D09"/>
    <w:rsid w:val="00661E54"/>
    <w:rsid w:val="0066212E"/>
    <w:rsid w:val="00662329"/>
    <w:rsid w:val="006628E7"/>
    <w:rsid w:val="00662D40"/>
    <w:rsid w:val="00662E90"/>
    <w:rsid w:val="00663088"/>
    <w:rsid w:val="0066323B"/>
    <w:rsid w:val="0066341B"/>
    <w:rsid w:val="0066358E"/>
    <w:rsid w:val="0066388B"/>
    <w:rsid w:val="00663D46"/>
    <w:rsid w:val="00664473"/>
    <w:rsid w:val="00664557"/>
    <w:rsid w:val="00664725"/>
    <w:rsid w:val="006649C3"/>
    <w:rsid w:val="00664A9B"/>
    <w:rsid w:val="00664AEE"/>
    <w:rsid w:val="00664E2E"/>
    <w:rsid w:val="006650A4"/>
    <w:rsid w:val="0066547B"/>
    <w:rsid w:val="00665A9D"/>
    <w:rsid w:val="00665ABE"/>
    <w:rsid w:val="00665C43"/>
    <w:rsid w:val="00666B82"/>
    <w:rsid w:val="00666C98"/>
    <w:rsid w:val="00666E93"/>
    <w:rsid w:val="0066709C"/>
    <w:rsid w:val="006671BF"/>
    <w:rsid w:val="0066734D"/>
    <w:rsid w:val="006677A2"/>
    <w:rsid w:val="00667883"/>
    <w:rsid w:val="00667950"/>
    <w:rsid w:val="00667A75"/>
    <w:rsid w:val="00667C8A"/>
    <w:rsid w:val="0067010F"/>
    <w:rsid w:val="006702D6"/>
    <w:rsid w:val="0067032B"/>
    <w:rsid w:val="0067089B"/>
    <w:rsid w:val="00670BF4"/>
    <w:rsid w:val="00670C73"/>
    <w:rsid w:val="00670CEC"/>
    <w:rsid w:val="00670E36"/>
    <w:rsid w:val="0067119A"/>
    <w:rsid w:val="006711E1"/>
    <w:rsid w:val="006712C2"/>
    <w:rsid w:val="0067150F"/>
    <w:rsid w:val="00671D6A"/>
    <w:rsid w:val="00671F9C"/>
    <w:rsid w:val="00672107"/>
    <w:rsid w:val="006722E8"/>
    <w:rsid w:val="0067251E"/>
    <w:rsid w:val="006725B0"/>
    <w:rsid w:val="00672E6E"/>
    <w:rsid w:val="00672EA4"/>
    <w:rsid w:val="006735CE"/>
    <w:rsid w:val="006736AF"/>
    <w:rsid w:val="00673707"/>
    <w:rsid w:val="00673984"/>
    <w:rsid w:val="00674009"/>
    <w:rsid w:val="0067423D"/>
    <w:rsid w:val="00674767"/>
    <w:rsid w:val="00674982"/>
    <w:rsid w:val="00674B9C"/>
    <w:rsid w:val="006754D8"/>
    <w:rsid w:val="006758F2"/>
    <w:rsid w:val="0067598D"/>
    <w:rsid w:val="00675BED"/>
    <w:rsid w:val="00676365"/>
    <w:rsid w:val="00676472"/>
    <w:rsid w:val="006765ED"/>
    <w:rsid w:val="0067673F"/>
    <w:rsid w:val="0067684C"/>
    <w:rsid w:val="00676890"/>
    <w:rsid w:val="00676D69"/>
    <w:rsid w:val="00677224"/>
    <w:rsid w:val="006772AC"/>
    <w:rsid w:val="006777B2"/>
    <w:rsid w:val="00677AF9"/>
    <w:rsid w:val="0068023C"/>
    <w:rsid w:val="006802B7"/>
    <w:rsid w:val="006806F9"/>
    <w:rsid w:val="0068092A"/>
    <w:rsid w:val="00680E34"/>
    <w:rsid w:val="006815AB"/>
    <w:rsid w:val="006816FD"/>
    <w:rsid w:val="006817C8"/>
    <w:rsid w:val="00681ABB"/>
    <w:rsid w:val="00681C7E"/>
    <w:rsid w:val="00681FA2"/>
    <w:rsid w:val="00682155"/>
    <w:rsid w:val="006822EE"/>
    <w:rsid w:val="00682409"/>
    <w:rsid w:val="006826EF"/>
    <w:rsid w:val="00682942"/>
    <w:rsid w:val="00683430"/>
    <w:rsid w:val="00683485"/>
    <w:rsid w:val="006836B9"/>
    <w:rsid w:val="0068372B"/>
    <w:rsid w:val="00683A16"/>
    <w:rsid w:val="00683DB2"/>
    <w:rsid w:val="00683E07"/>
    <w:rsid w:val="0068420B"/>
    <w:rsid w:val="00684818"/>
    <w:rsid w:val="0068495C"/>
    <w:rsid w:val="00685117"/>
    <w:rsid w:val="006855E1"/>
    <w:rsid w:val="006857A5"/>
    <w:rsid w:val="006857F8"/>
    <w:rsid w:val="00685995"/>
    <w:rsid w:val="006859D9"/>
    <w:rsid w:val="00685AC9"/>
    <w:rsid w:val="00685C90"/>
    <w:rsid w:val="00685F45"/>
    <w:rsid w:val="00686453"/>
    <w:rsid w:val="006868C8"/>
    <w:rsid w:val="00686A75"/>
    <w:rsid w:val="00686CCD"/>
    <w:rsid w:val="00686DBD"/>
    <w:rsid w:val="00686F11"/>
    <w:rsid w:val="00687114"/>
    <w:rsid w:val="006875BC"/>
    <w:rsid w:val="00687BE4"/>
    <w:rsid w:val="00687C33"/>
    <w:rsid w:val="00687DA7"/>
    <w:rsid w:val="00687DE3"/>
    <w:rsid w:val="00687E1C"/>
    <w:rsid w:val="0069029E"/>
    <w:rsid w:val="006902D3"/>
    <w:rsid w:val="00690309"/>
    <w:rsid w:val="00690386"/>
    <w:rsid w:val="00690870"/>
    <w:rsid w:val="0069097D"/>
    <w:rsid w:val="0069100D"/>
    <w:rsid w:val="0069170E"/>
    <w:rsid w:val="006917F5"/>
    <w:rsid w:val="006918D5"/>
    <w:rsid w:val="00691B5B"/>
    <w:rsid w:val="00691E8C"/>
    <w:rsid w:val="00692426"/>
    <w:rsid w:val="0069267D"/>
    <w:rsid w:val="006926DE"/>
    <w:rsid w:val="00692A1E"/>
    <w:rsid w:val="00692BB1"/>
    <w:rsid w:val="00692F09"/>
    <w:rsid w:val="00693164"/>
    <w:rsid w:val="0069362F"/>
    <w:rsid w:val="006938F1"/>
    <w:rsid w:val="00693F7B"/>
    <w:rsid w:val="00694004"/>
    <w:rsid w:val="00694268"/>
    <w:rsid w:val="00694782"/>
    <w:rsid w:val="00694F7C"/>
    <w:rsid w:val="00695761"/>
    <w:rsid w:val="00695B01"/>
    <w:rsid w:val="00695BDF"/>
    <w:rsid w:val="0069622E"/>
    <w:rsid w:val="00696525"/>
    <w:rsid w:val="006965BD"/>
    <w:rsid w:val="00696C0B"/>
    <w:rsid w:val="00696DA8"/>
    <w:rsid w:val="00697182"/>
    <w:rsid w:val="00697206"/>
    <w:rsid w:val="00697668"/>
    <w:rsid w:val="00697D98"/>
    <w:rsid w:val="00697F48"/>
    <w:rsid w:val="00697F7B"/>
    <w:rsid w:val="00697FD0"/>
    <w:rsid w:val="006A042F"/>
    <w:rsid w:val="006A0CFF"/>
    <w:rsid w:val="006A102C"/>
    <w:rsid w:val="006A113B"/>
    <w:rsid w:val="006A1150"/>
    <w:rsid w:val="006A1606"/>
    <w:rsid w:val="006A2118"/>
    <w:rsid w:val="006A27E9"/>
    <w:rsid w:val="006A28F5"/>
    <w:rsid w:val="006A2E0C"/>
    <w:rsid w:val="006A31D1"/>
    <w:rsid w:val="006A3319"/>
    <w:rsid w:val="006A39E2"/>
    <w:rsid w:val="006A406E"/>
    <w:rsid w:val="006A4265"/>
    <w:rsid w:val="006A4638"/>
    <w:rsid w:val="006A4B7D"/>
    <w:rsid w:val="006A4F26"/>
    <w:rsid w:val="006A4F59"/>
    <w:rsid w:val="006A5402"/>
    <w:rsid w:val="006A592B"/>
    <w:rsid w:val="006A5A92"/>
    <w:rsid w:val="006A5AA2"/>
    <w:rsid w:val="006A5C48"/>
    <w:rsid w:val="006A5F6E"/>
    <w:rsid w:val="006A62B4"/>
    <w:rsid w:val="006A636C"/>
    <w:rsid w:val="006A63D6"/>
    <w:rsid w:val="006A63D8"/>
    <w:rsid w:val="006A6A7C"/>
    <w:rsid w:val="006A6F1D"/>
    <w:rsid w:val="006A6FBE"/>
    <w:rsid w:val="006A7290"/>
    <w:rsid w:val="006A7966"/>
    <w:rsid w:val="006A7C63"/>
    <w:rsid w:val="006A7F18"/>
    <w:rsid w:val="006A7FAD"/>
    <w:rsid w:val="006B0271"/>
    <w:rsid w:val="006B0674"/>
    <w:rsid w:val="006B0987"/>
    <w:rsid w:val="006B108D"/>
    <w:rsid w:val="006B17E0"/>
    <w:rsid w:val="006B1B74"/>
    <w:rsid w:val="006B1B7A"/>
    <w:rsid w:val="006B1C91"/>
    <w:rsid w:val="006B1D2D"/>
    <w:rsid w:val="006B20AD"/>
    <w:rsid w:val="006B247A"/>
    <w:rsid w:val="006B24C0"/>
    <w:rsid w:val="006B25D2"/>
    <w:rsid w:val="006B27CF"/>
    <w:rsid w:val="006B28DF"/>
    <w:rsid w:val="006B298D"/>
    <w:rsid w:val="006B3345"/>
    <w:rsid w:val="006B35F7"/>
    <w:rsid w:val="006B36B5"/>
    <w:rsid w:val="006B36EB"/>
    <w:rsid w:val="006B36FF"/>
    <w:rsid w:val="006B3913"/>
    <w:rsid w:val="006B3B73"/>
    <w:rsid w:val="006B3C5C"/>
    <w:rsid w:val="006B3F1D"/>
    <w:rsid w:val="006B4064"/>
    <w:rsid w:val="006B4BDB"/>
    <w:rsid w:val="006B5119"/>
    <w:rsid w:val="006B5930"/>
    <w:rsid w:val="006B5BD0"/>
    <w:rsid w:val="006B5BD5"/>
    <w:rsid w:val="006B6398"/>
    <w:rsid w:val="006B64BC"/>
    <w:rsid w:val="006B655D"/>
    <w:rsid w:val="006B66F8"/>
    <w:rsid w:val="006B6C6E"/>
    <w:rsid w:val="006B6CAF"/>
    <w:rsid w:val="006B6E2C"/>
    <w:rsid w:val="006B6F28"/>
    <w:rsid w:val="006B6FFD"/>
    <w:rsid w:val="006B7031"/>
    <w:rsid w:val="006B721C"/>
    <w:rsid w:val="006C0914"/>
    <w:rsid w:val="006C09BA"/>
    <w:rsid w:val="006C0CD5"/>
    <w:rsid w:val="006C0DBF"/>
    <w:rsid w:val="006C0DFC"/>
    <w:rsid w:val="006C10DD"/>
    <w:rsid w:val="006C1282"/>
    <w:rsid w:val="006C1403"/>
    <w:rsid w:val="006C18FF"/>
    <w:rsid w:val="006C1917"/>
    <w:rsid w:val="006C20E4"/>
    <w:rsid w:val="006C2415"/>
    <w:rsid w:val="006C2438"/>
    <w:rsid w:val="006C2905"/>
    <w:rsid w:val="006C2ABA"/>
    <w:rsid w:val="006C2CE2"/>
    <w:rsid w:val="006C30CA"/>
    <w:rsid w:val="006C324D"/>
    <w:rsid w:val="006C3629"/>
    <w:rsid w:val="006C36FB"/>
    <w:rsid w:val="006C38BD"/>
    <w:rsid w:val="006C38E7"/>
    <w:rsid w:val="006C390B"/>
    <w:rsid w:val="006C4755"/>
    <w:rsid w:val="006C4939"/>
    <w:rsid w:val="006C4C5D"/>
    <w:rsid w:val="006C5083"/>
    <w:rsid w:val="006C528F"/>
    <w:rsid w:val="006C5335"/>
    <w:rsid w:val="006C552F"/>
    <w:rsid w:val="006C56C3"/>
    <w:rsid w:val="006C5993"/>
    <w:rsid w:val="006C5AEA"/>
    <w:rsid w:val="006C6407"/>
    <w:rsid w:val="006C641E"/>
    <w:rsid w:val="006C64B2"/>
    <w:rsid w:val="006C65FB"/>
    <w:rsid w:val="006C6B20"/>
    <w:rsid w:val="006C6C08"/>
    <w:rsid w:val="006C7A95"/>
    <w:rsid w:val="006C7D04"/>
    <w:rsid w:val="006C7E9B"/>
    <w:rsid w:val="006C7FA0"/>
    <w:rsid w:val="006D07ED"/>
    <w:rsid w:val="006D09E0"/>
    <w:rsid w:val="006D0DE2"/>
    <w:rsid w:val="006D0F4D"/>
    <w:rsid w:val="006D178D"/>
    <w:rsid w:val="006D1C33"/>
    <w:rsid w:val="006D1D21"/>
    <w:rsid w:val="006D1D5B"/>
    <w:rsid w:val="006D1E52"/>
    <w:rsid w:val="006D1F1B"/>
    <w:rsid w:val="006D2647"/>
    <w:rsid w:val="006D2AA7"/>
    <w:rsid w:val="006D2DD3"/>
    <w:rsid w:val="006D2E81"/>
    <w:rsid w:val="006D313C"/>
    <w:rsid w:val="006D3380"/>
    <w:rsid w:val="006D365A"/>
    <w:rsid w:val="006D3CA9"/>
    <w:rsid w:val="006D49B8"/>
    <w:rsid w:val="006D49E9"/>
    <w:rsid w:val="006D4A35"/>
    <w:rsid w:val="006D4B3E"/>
    <w:rsid w:val="006D4D6F"/>
    <w:rsid w:val="006D50BF"/>
    <w:rsid w:val="006D5A0E"/>
    <w:rsid w:val="006D5D8A"/>
    <w:rsid w:val="006D6086"/>
    <w:rsid w:val="006D6216"/>
    <w:rsid w:val="006D6364"/>
    <w:rsid w:val="006D64AC"/>
    <w:rsid w:val="006D674C"/>
    <w:rsid w:val="006D6AB3"/>
    <w:rsid w:val="006D6E69"/>
    <w:rsid w:val="006D74FA"/>
    <w:rsid w:val="006D7618"/>
    <w:rsid w:val="006D7A32"/>
    <w:rsid w:val="006D7D1C"/>
    <w:rsid w:val="006D7DD4"/>
    <w:rsid w:val="006D7F3B"/>
    <w:rsid w:val="006D7F81"/>
    <w:rsid w:val="006E075C"/>
    <w:rsid w:val="006E0867"/>
    <w:rsid w:val="006E0888"/>
    <w:rsid w:val="006E0B22"/>
    <w:rsid w:val="006E124C"/>
    <w:rsid w:val="006E1293"/>
    <w:rsid w:val="006E18CC"/>
    <w:rsid w:val="006E19E7"/>
    <w:rsid w:val="006E22C6"/>
    <w:rsid w:val="006E24A4"/>
    <w:rsid w:val="006E2993"/>
    <w:rsid w:val="006E2D9D"/>
    <w:rsid w:val="006E30E8"/>
    <w:rsid w:val="006E346C"/>
    <w:rsid w:val="006E3629"/>
    <w:rsid w:val="006E3A6C"/>
    <w:rsid w:val="006E3A92"/>
    <w:rsid w:val="006E3C83"/>
    <w:rsid w:val="006E3E5F"/>
    <w:rsid w:val="006E3EB2"/>
    <w:rsid w:val="006E3FDA"/>
    <w:rsid w:val="006E47BE"/>
    <w:rsid w:val="006E4913"/>
    <w:rsid w:val="006E4C84"/>
    <w:rsid w:val="006E4FC8"/>
    <w:rsid w:val="006E507A"/>
    <w:rsid w:val="006E578A"/>
    <w:rsid w:val="006E5E08"/>
    <w:rsid w:val="006E5EFA"/>
    <w:rsid w:val="006E62F7"/>
    <w:rsid w:val="006E6681"/>
    <w:rsid w:val="006E689B"/>
    <w:rsid w:val="006E691B"/>
    <w:rsid w:val="006E69D8"/>
    <w:rsid w:val="006E7682"/>
    <w:rsid w:val="006E7C01"/>
    <w:rsid w:val="006E7F20"/>
    <w:rsid w:val="006F0238"/>
    <w:rsid w:val="006F035D"/>
    <w:rsid w:val="006F1069"/>
    <w:rsid w:val="006F1770"/>
    <w:rsid w:val="006F1C93"/>
    <w:rsid w:val="006F1E05"/>
    <w:rsid w:val="006F1E61"/>
    <w:rsid w:val="006F1EED"/>
    <w:rsid w:val="006F2038"/>
    <w:rsid w:val="006F20A7"/>
    <w:rsid w:val="006F2982"/>
    <w:rsid w:val="006F2AFA"/>
    <w:rsid w:val="006F2CAB"/>
    <w:rsid w:val="006F2CFD"/>
    <w:rsid w:val="006F2D84"/>
    <w:rsid w:val="006F2F3D"/>
    <w:rsid w:val="006F3011"/>
    <w:rsid w:val="006F3488"/>
    <w:rsid w:val="006F36A2"/>
    <w:rsid w:val="006F38F4"/>
    <w:rsid w:val="006F39AD"/>
    <w:rsid w:val="006F410A"/>
    <w:rsid w:val="006F432B"/>
    <w:rsid w:val="006F4394"/>
    <w:rsid w:val="006F50A4"/>
    <w:rsid w:val="006F50D9"/>
    <w:rsid w:val="006F51EF"/>
    <w:rsid w:val="006F53E3"/>
    <w:rsid w:val="006F55D9"/>
    <w:rsid w:val="006F593F"/>
    <w:rsid w:val="006F59E6"/>
    <w:rsid w:val="006F5A8E"/>
    <w:rsid w:val="006F632C"/>
    <w:rsid w:val="006F65F2"/>
    <w:rsid w:val="006F6A16"/>
    <w:rsid w:val="006F6A2E"/>
    <w:rsid w:val="006F6D4E"/>
    <w:rsid w:val="006F6FD3"/>
    <w:rsid w:val="006F70F3"/>
    <w:rsid w:val="006F764C"/>
    <w:rsid w:val="006F7BB5"/>
    <w:rsid w:val="006F7C30"/>
    <w:rsid w:val="006F7FA7"/>
    <w:rsid w:val="00700A94"/>
    <w:rsid w:val="00700C9F"/>
    <w:rsid w:val="00700F04"/>
    <w:rsid w:val="0070117C"/>
    <w:rsid w:val="00701282"/>
    <w:rsid w:val="007019DE"/>
    <w:rsid w:val="00701B75"/>
    <w:rsid w:val="00701FE7"/>
    <w:rsid w:val="0070212C"/>
    <w:rsid w:val="007026E2"/>
    <w:rsid w:val="00702DBE"/>
    <w:rsid w:val="0070327F"/>
    <w:rsid w:val="0070368A"/>
    <w:rsid w:val="007038D8"/>
    <w:rsid w:val="00703A05"/>
    <w:rsid w:val="00703A74"/>
    <w:rsid w:val="00703C60"/>
    <w:rsid w:val="00703EAC"/>
    <w:rsid w:val="007043A7"/>
    <w:rsid w:val="00704668"/>
    <w:rsid w:val="007046C2"/>
    <w:rsid w:val="00704806"/>
    <w:rsid w:val="00704E4D"/>
    <w:rsid w:val="00704FCC"/>
    <w:rsid w:val="007055AE"/>
    <w:rsid w:val="00705CB5"/>
    <w:rsid w:val="00705E1F"/>
    <w:rsid w:val="00706517"/>
    <w:rsid w:val="007066C4"/>
    <w:rsid w:val="00706AF7"/>
    <w:rsid w:val="00706B5B"/>
    <w:rsid w:val="00706D17"/>
    <w:rsid w:val="00707312"/>
    <w:rsid w:val="0070766F"/>
    <w:rsid w:val="007078AF"/>
    <w:rsid w:val="007079A3"/>
    <w:rsid w:val="007101BB"/>
    <w:rsid w:val="0071031D"/>
    <w:rsid w:val="007107D7"/>
    <w:rsid w:val="00710B12"/>
    <w:rsid w:val="0071152E"/>
    <w:rsid w:val="007115FF"/>
    <w:rsid w:val="007117CB"/>
    <w:rsid w:val="00711C72"/>
    <w:rsid w:val="00712696"/>
    <w:rsid w:val="00712702"/>
    <w:rsid w:val="007128E5"/>
    <w:rsid w:val="00712D45"/>
    <w:rsid w:val="00712DA7"/>
    <w:rsid w:val="00712FC5"/>
    <w:rsid w:val="00713410"/>
    <w:rsid w:val="007138AC"/>
    <w:rsid w:val="00713A0B"/>
    <w:rsid w:val="00714029"/>
    <w:rsid w:val="0071411B"/>
    <w:rsid w:val="0071422E"/>
    <w:rsid w:val="00714924"/>
    <w:rsid w:val="00714984"/>
    <w:rsid w:val="00714B4D"/>
    <w:rsid w:val="00715193"/>
    <w:rsid w:val="007158E8"/>
    <w:rsid w:val="007159DE"/>
    <w:rsid w:val="00715CE9"/>
    <w:rsid w:val="00715D25"/>
    <w:rsid w:val="00715D47"/>
    <w:rsid w:val="00715DDF"/>
    <w:rsid w:val="00716098"/>
    <w:rsid w:val="00716107"/>
    <w:rsid w:val="00716188"/>
    <w:rsid w:val="0071647A"/>
    <w:rsid w:val="00716CAA"/>
    <w:rsid w:val="00716D2A"/>
    <w:rsid w:val="00716E14"/>
    <w:rsid w:val="0071729B"/>
    <w:rsid w:val="00717667"/>
    <w:rsid w:val="00717A8E"/>
    <w:rsid w:val="00717E23"/>
    <w:rsid w:val="00717F2A"/>
    <w:rsid w:val="00717F79"/>
    <w:rsid w:val="007200C7"/>
    <w:rsid w:val="007208CE"/>
    <w:rsid w:val="00720DF0"/>
    <w:rsid w:val="00720E08"/>
    <w:rsid w:val="00720EAB"/>
    <w:rsid w:val="00721007"/>
    <w:rsid w:val="0072118C"/>
    <w:rsid w:val="0072119F"/>
    <w:rsid w:val="00721C4D"/>
    <w:rsid w:val="00721DA7"/>
    <w:rsid w:val="00721DE4"/>
    <w:rsid w:val="007221BA"/>
    <w:rsid w:val="007221C1"/>
    <w:rsid w:val="007223A5"/>
    <w:rsid w:val="0072299C"/>
    <w:rsid w:val="00722ECD"/>
    <w:rsid w:val="00723147"/>
    <w:rsid w:val="007234F8"/>
    <w:rsid w:val="00723643"/>
    <w:rsid w:val="00723673"/>
    <w:rsid w:val="00723806"/>
    <w:rsid w:val="00723897"/>
    <w:rsid w:val="007238D2"/>
    <w:rsid w:val="007239F3"/>
    <w:rsid w:val="00723B61"/>
    <w:rsid w:val="00723C56"/>
    <w:rsid w:val="00723D8B"/>
    <w:rsid w:val="00723DA3"/>
    <w:rsid w:val="00724150"/>
    <w:rsid w:val="00724382"/>
    <w:rsid w:val="00724440"/>
    <w:rsid w:val="007245B7"/>
    <w:rsid w:val="00724B7D"/>
    <w:rsid w:val="00725902"/>
    <w:rsid w:val="00725AA2"/>
    <w:rsid w:val="00725FE9"/>
    <w:rsid w:val="007260BE"/>
    <w:rsid w:val="007262C6"/>
    <w:rsid w:val="007265C1"/>
    <w:rsid w:val="00726813"/>
    <w:rsid w:val="00726884"/>
    <w:rsid w:val="00726DA9"/>
    <w:rsid w:val="0072723B"/>
    <w:rsid w:val="0072794C"/>
    <w:rsid w:val="00727A39"/>
    <w:rsid w:val="00727A55"/>
    <w:rsid w:val="00727B50"/>
    <w:rsid w:val="00727BBF"/>
    <w:rsid w:val="00727CB5"/>
    <w:rsid w:val="00727CF0"/>
    <w:rsid w:val="00727F13"/>
    <w:rsid w:val="00730230"/>
    <w:rsid w:val="007304D5"/>
    <w:rsid w:val="007304FA"/>
    <w:rsid w:val="007307A2"/>
    <w:rsid w:val="00730A08"/>
    <w:rsid w:val="00730A15"/>
    <w:rsid w:val="00730FC9"/>
    <w:rsid w:val="007317D7"/>
    <w:rsid w:val="0073193D"/>
    <w:rsid w:val="007320DD"/>
    <w:rsid w:val="007323A2"/>
    <w:rsid w:val="007323D0"/>
    <w:rsid w:val="00732620"/>
    <w:rsid w:val="00732D3B"/>
    <w:rsid w:val="00732E23"/>
    <w:rsid w:val="00732E65"/>
    <w:rsid w:val="007336BD"/>
    <w:rsid w:val="00733956"/>
    <w:rsid w:val="00733A53"/>
    <w:rsid w:val="00733DB3"/>
    <w:rsid w:val="007340D3"/>
    <w:rsid w:val="007342D5"/>
    <w:rsid w:val="007344C0"/>
    <w:rsid w:val="0073468E"/>
    <w:rsid w:val="00734771"/>
    <w:rsid w:val="00734801"/>
    <w:rsid w:val="0073482D"/>
    <w:rsid w:val="00734DE9"/>
    <w:rsid w:val="0073502E"/>
    <w:rsid w:val="00735044"/>
    <w:rsid w:val="00735212"/>
    <w:rsid w:val="007357F3"/>
    <w:rsid w:val="00735C0D"/>
    <w:rsid w:val="00735D15"/>
    <w:rsid w:val="00735F77"/>
    <w:rsid w:val="0073601B"/>
    <w:rsid w:val="007360C7"/>
    <w:rsid w:val="007367B4"/>
    <w:rsid w:val="00736AF4"/>
    <w:rsid w:val="00736B19"/>
    <w:rsid w:val="00737173"/>
    <w:rsid w:val="00737509"/>
    <w:rsid w:val="00737933"/>
    <w:rsid w:val="007401C1"/>
    <w:rsid w:val="00740498"/>
    <w:rsid w:val="007404B3"/>
    <w:rsid w:val="00740505"/>
    <w:rsid w:val="00740842"/>
    <w:rsid w:val="007409B1"/>
    <w:rsid w:val="00740B8E"/>
    <w:rsid w:val="00740E40"/>
    <w:rsid w:val="00741195"/>
    <w:rsid w:val="00741252"/>
    <w:rsid w:val="0074157E"/>
    <w:rsid w:val="007416E0"/>
    <w:rsid w:val="007419E5"/>
    <w:rsid w:val="00742005"/>
    <w:rsid w:val="00742123"/>
    <w:rsid w:val="00742169"/>
    <w:rsid w:val="007423F5"/>
    <w:rsid w:val="00742477"/>
    <w:rsid w:val="007429CF"/>
    <w:rsid w:val="00742F2F"/>
    <w:rsid w:val="0074336A"/>
    <w:rsid w:val="007436C1"/>
    <w:rsid w:val="0074371D"/>
    <w:rsid w:val="007437EF"/>
    <w:rsid w:val="007437F1"/>
    <w:rsid w:val="00743F4F"/>
    <w:rsid w:val="00744504"/>
    <w:rsid w:val="007448BC"/>
    <w:rsid w:val="007449BB"/>
    <w:rsid w:val="00744AB9"/>
    <w:rsid w:val="00744C57"/>
    <w:rsid w:val="00744D00"/>
    <w:rsid w:val="00745135"/>
    <w:rsid w:val="0074519C"/>
    <w:rsid w:val="0074548D"/>
    <w:rsid w:val="0074563F"/>
    <w:rsid w:val="00745747"/>
    <w:rsid w:val="007459A6"/>
    <w:rsid w:val="00745A05"/>
    <w:rsid w:val="00745A64"/>
    <w:rsid w:val="0074653F"/>
    <w:rsid w:val="0074797C"/>
    <w:rsid w:val="007479BC"/>
    <w:rsid w:val="00747AED"/>
    <w:rsid w:val="00747E46"/>
    <w:rsid w:val="00747F4C"/>
    <w:rsid w:val="00750AFA"/>
    <w:rsid w:val="00750E90"/>
    <w:rsid w:val="00750EAA"/>
    <w:rsid w:val="007516C4"/>
    <w:rsid w:val="007516FB"/>
    <w:rsid w:val="0075174C"/>
    <w:rsid w:val="00751E74"/>
    <w:rsid w:val="00752098"/>
    <w:rsid w:val="007520EE"/>
    <w:rsid w:val="007527D7"/>
    <w:rsid w:val="0075280A"/>
    <w:rsid w:val="0075283D"/>
    <w:rsid w:val="00752E4D"/>
    <w:rsid w:val="00752EE2"/>
    <w:rsid w:val="0075300D"/>
    <w:rsid w:val="0075331C"/>
    <w:rsid w:val="0075334F"/>
    <w:rsid w:val="007538F1"/>
    <w:rsid w:val="00753DDC"/>
    <w:rsid w:val="00753E17"/>
    <w:rsid w:val="0075419A"/>
    <w:rsid w:val="00754966"/>
    <w:rsid w:val="0075552A"/>
    <w:rsid w:val="0075556F"/>
    <w:rsid w:val="00755A2B"/>
    <w:rsid w:val="00755AE9"/>
    <w:rsid w:val="00755C2D"/>
    <w:rsid w:val="00755D58"/>
    <w:rsid w:val="007561D2"/>
    <w:rsid w:val="007562EC"/>
    <w:rsid w:val="0075678A"/>
    <w:rsid w:val="00756BB4"/>
    <w:rsid w:val="00756DA1"/>
    <w:rsid w:val="007571A3"/>
    <w:rsid w:val="00757CA3"/>
    <w:rsid w:val="00757CF2"/>
    <w:rsid w:val="00757F44"/>
    <w:rsid w:val="00760404"/>
    <w:rsid w:val="007605B6"/>
    <w:rsid w:val="007605FA"/>
    <w:rsid w:val="0076097B"/>
    <w:rsid w:val="00760994"/>
    <w:rsid w:val="00760CDA"/>
    <w:rsid w:val="00760F7E"/>
    <w:rsid w:val="007612E8"/>
    <w:rsid w:val="007614AF"/>
    <w:rsid w:val="007617A6"/>
    <w:rsid w:val="00761912"/>
    <w:rsid w:val="00761BD7"/>
    <w:rsid w:val="00761E2A"/>
    <w:rsid w:val="00761E43"/>
    <w:rsid w:val="00761ECC"/>
    <w:rsid w:val="00761FBC"/>
    <w:rsid w:val="007622E1"/>
    <w:rsid w:val="007628F0"/>
    <w:rsid w:val="00763301"/>
    <w:rsid w:val="00763525"/>
    <w:rsid w:val="0076377B"/>
    <w:rsid w:val="007638D4"/>
    <w:rsid w:val="00763A9B"/>
    <w:rsid w:val="00763B0C"/>
    <w:rsid w:val="00763BD0"/>
    <w:rsid w:val="00763C20"/>
    <w:rsid w:val="00763E39"/>
    <w:rsid w:val="007641C1"/>
    <w:rsid w:val="007643BE"/>
    <w:rsid w:val="0076476E"/>
    <w:rsid w:val="00764FD7"/>
    <w:rsid w:val="00765056"/>
    <w:rsid w:val="00765519"/>
    <w:rsid w:val="00765692"/>
    <w:rsid w:val="007657AD"/>
    <w:rsid w:val="0076588E"/>
    <w:rsid w:val="00765C16"/>
    <w:rsid w:val="00765E6D"/>
    <w:rsid w:val="00766457"/>
    <w:rsid w:val="00766555"/>
    <w:rsid w:val="00766D3B"/>
    <w:rsid w:val="007671E5"/>
    <w:rsid w:val="0076728C"/>
    <w:rsid w:val="0076772A"/>
    <w:rsid w:val="007677C3"/>
    <w:rsid w:val="0076784F"/>
    <w:rsid w:val="007704C7"/>
    <w:rsid w:val="00771903"/>
    <w:rsid w:val="00771C12"/>
    <w:rsid w:val="007725C2"/>
    <w:rsid w:val="0077269E"/>
    <w:rsid w:val="00772732"/>
    <w:rsid w:val="007728F7"/>
    <w:rsid w:val="00772B6A"/>
    <w:rsid w:val="00773193"/>
    <w:rsid w:val="00773662"/>
    <w:rsid w:val="00773738"/>
    <w:rsid w:val="0077392C"/>
    <w:rsid w:val="00773ED9"/>
    <w:rsid w:val="00774263"/>
    <w:rsid w:val="00774307"/>
    <w:rsid w:val="007750F3"/>
    <w:rsid w:val="00775114"/>
    <w:rsid w:val="0077596A"/>
    <w:rsid w:val="00775DE6"/>
    <w:rsid w:val="0077626B"/>
    <w:rsid w:val="0077652F"/>
    <w:rsid w:val="00776610"/>
    <w:rsid w:val="0077683D"/>
    <w:rsid w:val="00776C24"/>
    <w:rsid w:val="00776DFA"/>
    <w:rsid w:val="00777057"/>
    <w:rsid w:val="007772C7"/>
    <w:rsid w:val="00777486"/>
    <w:rsid w:val="00777648"/>
    <w:rsid w:val="00777802"/>
    <w:rsid w:val="00777A6E"/>
    <w:rsid w:val="00777B7F"/>
    <w:rsid w:val="0078078C"/>
    <w:rsid w:val="00780B85"/>
    <w:rsid w:val="00781274"/>
    <w:rsid w:val="00781370"/>
    <w:rsid w:val="007817CB"/>
    <w:rsid w:val="007819A6"/>
    <w:rsid w:val="00781D11"/>
    <w:rsid w:val="00781F17"/>
    <w:rsid w:val="007825DB"/>
    <w:rsid w:val="00782B04"/>
    <w:rsid w:val="007833A0"/>
    <w:rsid w:val="0078384E"/>
    <w:rsid w:val="00783AC1"/>
    <w:rsid w:val="00783D93"/>
    <w:rsid w:val="0078403D"/>
    <w:rsid w:val="007840D0"/>
    <w:rsid w:val="007841C5"/>
    <w:rsid w:val="007842D3"/>
    <w:rsid w:val="00785033"/>
    <w:rsid w:val="007851B3"/>
    <w:rsid w:val="00785382"/>
    <w:rsid w:val="00785398"/>
    <w:rsid w:val="00785443"/>
    <w:rsid w:val="007855C8"/>
    <w:rsid w:val="007855ED"/>
    <w:rsid w:val="007857AF"/>
    <w:rsid w:val="00785E85"/>
    <w:rsid w:val="007862E9"/>
    <w:rsid w:val="0078688C"/>
    <w:rsid w:val="00786CE6"/>
    <w:rsid w:val="0078726B"/>
    <w:rsid w:val="007872A7"/>
    <w:rsid w:val="0078752F"/>
    <w:rsid w:val="00787583"/>
    <w:rsid w:val="007877ED"/>
    <w:rsid w:val="00787B00"/>
    <w:rsid w:val="00787C14"/>
    <w:rsid w:val="00787EA7"/>
    <w:rsid w:val="00790132"/>
    <w:rsid w:val="007901AF"/>
    <w:rsid w:val="0079021C"/>
    <w:rsid w:val="00790492"/>
    <w:rsid w:val="0079051D"/>
    <w:rsid w:val="00790882"/>
    <w:rsid w:val="0079095B"/>
    <w:rsid w:val="007909E7"/>
    <w:rsid w:val="00790C76"/>
    <w:rsid w:val="00790FB9"/>
    <w:rsid w:val="00790FEF"/>
    <w:rsid w:val="007910D6"/>
    <w:rsid w:val="00791254"/>
    <w:rsid w:val="007913B9"/>
    <w:rsid w:val="00791D3F"/>
    <w:rsid w:val="00791DA6"/>
    <w:rsid w:val="00791FE6"/>
    <w:rsid w:val="00792150"/>
    <w:rsid w:val="0079233F"/>
    <w:rsid w:val="007924E1"/>
    <w:rsid w:val="00792509"/>
    <w:rsid w:val="0079261A"/>
    <w:rsid w:val="0079276F"/>
    <w:rsid w:val="0079280E"/>
    <w:rsid w:val="0079299E"/>
    <w:rsid w:val="00792D21"/>
    <w:rsid w:val="00792F55"/>
    <w:rsid w:val="0079301D"/>
    <w:rsid w:val="0079325E"/>
    <w:rsid w:val="00793639"/>
    <w:rsid w:val="00793945"/>
    <w:rsid w:val="0079395F"/>
    <w:rsid w:val="0079397D"/>
    <w:rsid w:val="00793DEF"/>
    <w:rsid w:val="00793E04"/>
    <w:rsid w:val="00794024"/>
    <w:rsid w:val="007948AB"/>
    <w:rsid w:val="00794DD8"/>
    <w:rsid w:val="00795068"/>
    <w:rsid w:val="00795318"/>
    <w:rsid w:val="00795D25"/>
    <w:rsid w:val="00796184"/>
    <w:rsid w:val="007973F1"/>
    <w:rsid w:val="0079761C"/>
    <w:rsid w:val="007977B6"/>
    <w:rsid w:val="00797C1E"/>
    <w:rsid w:val="00797E3F"/>
    <w:rsid w:val="007A0233"/>
    <w:rsid w:val="007A0249"/>
    <w:rsid w:val="007A05F4"/>
    <w:rsid w:val="007A061F"/>
    <w:rsid w:val="007A082C"/>
    <w:rsid w:val="007A0A32"/>
    <w:rsid w:val="007A0E3E"/>
    <w:rsid w:val="007A0FFF"/>
    <w:rsid w:val="007A133D"/>
    <w:rsid w:val="007A16A4"/>
    <w:rsid w:val="007A16B0"/>
    <w:rsid w:val="007A16E2"/>
    <w:rsid w:val="007A1A77"/>
    <w:rsid w:val="007A1BED"/>
    <w:rsid w:val="007A1FB7"/>
    <w:rsid w:val="007A266C"/>
    <w:rsid w:val="007A2860"/>
    <w:rsid w:val="007A28D9"/>
    <w:rsid w:val="007A29FC"/>
    <w:rsid w:val="007A2A49"/>
    <w:rsid w:val="007A2C7A"/>
    <w:rsid w:val="007A2D17"/>
    <w:rsid w:val="007A2E93"/>
    <w:rsid w:val="007A2FDA"/>
    <w:rsid w:val="007A37AE"/>
    <w:rsid w:val="007A3922"/>
    <w:rsid w:val="007A3B00"/>
    <w:rsid w:val="007A3CDF"/>
    <w:rsid w:val="007A3F70"/>
    <w:rsid w:val="007A4153"/>
    <w:rsid w:val="007A4386"/>
    <w:rsid w:val="007A43F4"/>
    <w:rsid w:val="007A442E"/>
    <w:rsid w:val="007A4B01"/>
    <w:rsid w:val="007A5263"/>
    <w:rsid w:val="007A53CC"/>
    <w:rsid w:val="007A59C5"/>
    <w:rsid w:val="007A5C0D"/>
    <w:rsid w:val="007A5D56"/>
    <w:rsid w:val="007A5DB0"/>
    <w:rsid w:val="007A5DEA"/>
    <w:rsid w:val="007A60F6"/>
    <w:rsid w:val="007A6228"/>
    <w:rsid w:val="007A66A1"/>
    <w:rsid w:val="007A67EB"/>
    <w:rsid w:val="007A6C86"/>
    <w:rsid w:val="007A6CE9"/>
    <w:rsid w:val="007A7034"/>
    <w:rsid w:val="007A7616"/>
    <w:rsid w:val="007A7838"/>
    <w:rsid w:val="007A794C"/>
    <w:rsid w:val="007A7ACD"/>
    <w:rsid w:val="007A7BD0"/>
    <w:rsid w:val="007B0412"/>
    <w:rsid w:val="007B052D"/>
    <w:rsid w:val="007B0672"/>
    <w:rsid w:val="007B0A14"/>
    <w:rsid w:val="007B0BE7"/>
    <w:rsid w:val="007B1322"/>
    <w:rsid w:val="007B1503"/>
    <w:rsid w:val="007B15D5"/>
    <w:rsid w:val="007B17FD"/>
    <w:rsid w:val="007B1E89"/>
    <w:rsid w:val="007B1EE5"/>
    <w:rsid w:val="007B214F"/>
    <w:rsid w:val="007B21E2"/>
    <w:rsid w:val="007B2497"/>
    <w:rsid w:val="007B2B3C"/>
    <w:rsid w:val="007B2CBE"/>
    <w:rsid w:val="007B2E9E"/>
    <w:rsid w:val="007B2F4E"/>
    <w:rsid w:val="007B300E"/>
    <w:rsid w:val="007B32B7"/>
    <w:rsid w:val="007B39FB"/>
    <w:rsid w:val="007B40BF"/>
    <w:rsid w:val="007B44A2"/>
    <w:rsid w:val="007B4623"/>
    <w:rsid w:val="007B4863"/>
    <w:rsid w:val="007B4DD1"/>
    <w:rsid w:val="007B5347"/>
    <w:rsid w:val="007B550B"/>
    <w:rsid w:val="007B551F"/>
    <w:rsid w:val="007B59B0"/>
    <w:rsid w:val="007B61B7"/>
    <w:rsid w:val="007B63F1"/>
    <w:rsid w:val="007B6401"/>
    <w:rsid w:val="007B6C6E"/>
    <w:rsid w:val="007B6C99"/>
    <w:rsid w:val="007B76C4"/>
    <w:rsid w:val="007B77AB"/>
    <w:rsid w:val="007B7CA5"/>
    <w:rsid w:val="007B7D18"/>
    <w:rsid w:val="007C0070"/>
    <w:rsid w:val="007C00EB"/>
    <w:rsid w:val="007C046D"/>
    <w:rsid w:val="007C04E2"/>
    <w:rsid w:val="007C085F"/>
    <w:rsid w:val="007C11CB"/>
    <w:rsid w:val="007C133A"/>
    <w:rsid w:val="007C1782"/>
    <w:rsid w:val="007C1DB6"/>
    <w:rsid w:val="007C28E1"/>
    <w:rsid w:val="007C2F6D"/>
    <w:rsid w:val="007C3944"/>
    <w:rsid w:val="007C3A0A"/>
    <w:rsid w:val="007C3CEB"/>
    <w:rsid w:val="007C3F96"/>
    <w:rsid w:val="007C445D"/>
    <w:rsid w:val="007C451A"/>
    <w:rsid w:val="007C46CB"/>
    <w:rsid w:val="007C48B5"/>
    <w:rsid w:val="007C559A"/>
    <w:rsid w:val="007C5878"/>
    <w:rsid w:val="007C5A08"/>
    <w:rsid w:val="007C5A81"/>
    <w:rsid w:val="007C5D19"/>
    <w:rsid w:val="007C5E9A"/>
    <w:rsid w:val="007C605F"/>
    <w:rsid w:val="007C62D4"/>
    <w:rsid w:val="007C635E"/>
    <w:rsid w:val="007C6673"/>
    <w:rsid w:val="007C68A7"/>
    <w:rsid w:val="007C6DD1"/>
    <w:rsid w:val="007C78E9"/>
    <w:rsid w:val="007C7925"/>
    <w:rsid w:val="007C7D13"/>
    <w:rsid w:val="007C7EB3"/>
    <w:rsid w:val="007C7F26"/>
    <w:rsid w:val="007C7F76"/>
    <w:rsid w:val="007D015E"/>
    <w:rsid w:val="007D06F8"/>
    <w:rsid w:val="007D0A80"/>
    <w:rsid w:val="007D0F77"/>
    <w:rsid w:val="007D1267"/>
    <w:rsid w:val="007D139E"/>
    <w:rsid w:val="007D17CD"/>
    <w:rsid w:val="007D1B13"/>
    <w:rsid w:val="007D1D98"/>
    <w:rsid w:val="007D2301"/>
    <w:rsid w:val="007D2564"/>
    <w:rsid w:val="007D257F"/>
    <w:rsid w:val="007D2EB5"/>
    <w:rsid w:val="007D3194"/>
    <w:rsid w:val="007D336F"/>
    <w:rsid w:val="007D3536"/>
    <w:rsid w:val="007D3746"/>
    <w:rsid w:val="007D3810"/>
    <w:rsid w:val="007D395A"/>
    <w:rsid w:val="007D3B6E"/>
    <w:rsid w:val="007D3B8D"/>
    <w:rsid w:val="007D3BE3"/>
    <w:rsid w:val="007D4023"/>
    <w:rsid w:val="007D40AB"/>
    <w:rsid w:val="007D4158"/>
    <w:rsid w:val="007D42B9"/>
    <w:rsid w:val="007D4518"/>
    <w:rsid w:val="007D48A2"/>
    <w:rsid w:val="007D4CA1"/>
    <w:rsid w:val="007D5B5E"/>
    <w:rsid w:val="007D5BCA"/>
    <w:rsid w:val="007D5FE1"/>
    <w:rsid w:val="007D68F2"/>
    <w:rsid w:val="007D68FD"/>
    <w:rsid w:val="007D6DAE"/>
    <w:rsid w:val="007D6E01"/>
    <w:rsid w:val="007D7C64"/>
    <w:rsid w:val="007E01A6"/>
    <w:rsid w:val="007E0307"/>
    <w:rsid w:val="007E05D9"/>
    <w:rsid w:val="007E07B5"/>
    <w:rsid w:val="007E08AC"/>
    <w:rsid w:val="007E10CF"/>
    <w:rsid w:val="007E1173"/>
    <w:rsid w:val="007E123D"/>
    <w:rsid w:val="007E1422"/>
    <w:rsid w:val="007E15CD"/>
    <w:rsid w:val="007E17A9"/>
    <w:rsid w:val="007E1B97"/>
    <w:rsid w:val="007E1BA1"/>
    <w:rsid w:val="007E1BE9"/>
    <w:rsid w:val="007E1BFC"/>
    <w:rsid w:val="007E1F32"/>
    <w:rsid w:val="007E1FAC"/>
    <w:rsid w:val="007E21D7"/>
    <w:rsid w:val="007E2303"/>
    <w:rsid w:val="007E2451"/>
    <w:rsid w:val="007E25AD"/>
    <w:rsid w:val="007E2773"/>
    <w:rsid w:val="007E2F87"/>
    <w:rsid w:val="007E3182"/>
    <w:rsid w:val="007E33EA"/>
    <w:rsid w:val="007E395E"/>
    <w:rsid w:val="007E3A8A"/>
    <w:rsid w:val="007E3C02"/>
    <w:rsid w:val="007E3C4D"/>
    <w:rsid w:val="007E44C9"/>
    <w:rsid w:val="007E52AE"/>
    <w:rsid w:val="007E5361"/>
    <w:rsid w:val="007E5384"/>
    <w:rsid w:val="007E5461"/>
    <w:rsid w:val="007E5804"/>
    <w:rsid w:val="007E61F5"/>
    <w:rsid w:val="007E6ADF"/>
    <w:rsid w:val="007E6D1B"/>
    <w:rsid w:val="007E6D8C"/>
    <w:rsid w:val="007E723A"/>
    <w:rsid w:val="007E7BB0"/>
    <w:rsid w:val="007E7D90"/>
    <w:rsid w:val="007E7F61"/>
    <w:rsid w:val="007E7FDC"/>
    <w:rsid w:val="007F01CA"/>
    <w:rsid w:val="007F048B"/>
    <w:rsid w:val="007F089E"/>
    <w:rsid w:val="007F0C88"/>
    <w:rsid w:val="007F0D90"/>
    <w:rsid w:val="007F1749"/>
    <w:rsid w:val="007F194B"/>
    <w:rsid w:val="007F1C60"/>
    <w:rsid w:val="007F2058"/>
    <w:rsid w:val="007F2510"/>
    <w:rsid w:val="007F2534"/>
    <w:rsid w:val="007F2786"/>
    <w:rsid w:val="007F2888"/>
    <w:rsid w:val="007F2938"/>
    <w:rsid w:val="007F29E1"/>
    <w:rsid w:val="007F329A"/>
    <w:rsid w:val="007F3E01"/>
    <w:rsid w:val="007F40F0"/>
    <w:rsid w:val="007F42B6"/>
    <w:rsid w:val="007F44E3"/>
    <w:rsid w:val="007F4D25"/>
    <w:rsid w:val="007F54F2"/>
    <w:rsid w:val="007F5915"/>
    <w:rsid w:val="007F59E6"/>
    <w:rsid w:val="007F5E7A"/>
    <w:rsid w:val="007F5F6D"/>
    <w:rsid w:val="007F625F"/>
    <w:rsid w:val="007F69F1"/>
    <w:rsid w:val="007F6B8C"/>
    <w:rsid w:val="007F6BF5"/>
    <w:rsid w:val="007F6E5A"/>
    <w:rsid w:val="007F6E7A"/>
    <w:rsid w:val="007F6FC9"/>
    <w:rsid w:val="007F74D1"/>
    <w:rsid w:val="007F769B"/>
    <w:rsid w:val="007F76BD"/>
    <w:rsid w:val="008001B7"/>
    <w:rsid w:val="0080033E"/>
    <w:rsid w:val="0080043D"/>
    <w:rsid w:val="008009B4"/>
    <w:rsid w:val="00800AED"/>
    <w:rsid w:val="00800B62"/>
    <w:rsid w:val="00800C71"/>
    <w:rsid w:val="00800EDE"/>
    <w:rsid w:val="0080110E"/>
    <w:rsid w:val="00801232"/>
    <w:rsid w:val="0080124D"/>
    <w:rsid w:val="008015D7"/>
    <w:rsid w:val="00801824"/>
    <w:rsid w:val="008018DD"/>
    <w:rsid w:val="00801AEC"/>
    <w:rsid w:val="00801F73"/>
    <w:rsid w:val="008021BC"/>
    <w:rsid w:val="00802543"/>
    <w:rsid w:val="00802610"/>
    <w:rsid w:val="00802C27"/>
    <w:rsid w:val="00802E0A"/>
    <w:rsid w:val="00802E8C"/>
    <w:rsid w:val="008034A7"/>
    <w:rsid w:val="0080350D"/>
    <w:rsid w:val="00803780"/>
    <w:rsid w:val="00803914"/>
    <w:rsid w:val="00803919"/>
    <w:rsid w:val="00803DD6"/>
    <w:rsid w:val="00803EB1"/>
    <w:rsid w:val="00803F0E"/>
    <w:rsid w:val="00803FC9"/>
    <w:rsid w:val="008043E7"/>
    <w:rsid w:val="00804C68"/>
    <w:rsid w:val="00805119"/>
    <w:rsid w:val="00805346"/>
    <w:rsid w:val="008053E5"/>
    <w:rsid w:val="008055F9"/>
    <w:rsid w:val="0080560B"/>
    <w:rsid w:val="00805613"/>
    <w:rsid w:val="008057A2"/>
    <w:rsid w:val="00805971"/>
    <w:rsid w:val="00805990"/>
    <w:rsid w:val="00805BD9"/>
    <w:rsid w:val="00805D91"/>
    <w:rsid w:val="00805DCB"/>
    <w:rsid w:val="008064E6"/>
    <w:rsid w:val="00807015"/>
    <w:rsid w:val="008074C2"/>
    <w:rsid w:val="00807751"/>
    <w:rsid w:val="00807EB1"/>
    <w:rsid w:val="008101F5"/>
    <w:rsid w:val="00810B72"/>
    <w:rsid w:val="008110B0"/>
    <w:rsid w:val="00811358"/>
    <w:rsid w:val="0081140C"/>
    <w:rsid w:val="00811566"/>
    <w:rsid w:val="00811765"/>
    <w:rsid w:val="0081189F"/>
    <w:rsid w:val="00811CBC"/>
    <w:rsid w:val="008122E6"/>
    <w:rsid w:val="0081262B"/>
    <w:rsid w:val="0081265B"/>
    <w:rsid w:val="00812797"/>
    <w:rsid w:val="008128A6"/>
    <w:rsid w:val="00812F5B"/>
    <w:rsid w:val="008130EE"/>
    <w:rsid w:val="00813285"/>
    <w:rsid w:val="008134C1"/>
    <w:rsid w:val="00813B1E"/>
    <w:rsid w:val="00813B2D"/>
    <w:rsid w:val="008140FD"/>
    <w:rsid w:val="008146E3"/>
    <w:rsid w:val="00814A49"/>
    <w:rsid w:val="00814C33"/>
    <w:rsid w:val="00814D52"/>
    <w:rsid w:val="008153A2"/>
    <w:rsid w:val="00815434"/>
    <w:rsid w:val="008154A4"/>
    <w:rsid w:val="0081559F"/>
    <w:rsid w:val="008155FD"/>
    <w:rsid w:val="008156B7"/>
    <w:rsid w:val="008158DE"/>
    <w:rsid w:val="00815A4F"/>
    <w:rsid w:val="00815F65"/>
    <w:rsid w:val="0081648C"/>
    <w:rsid w:val="00816554"/>
    <w:rsid w:val="0081658D"/>
    <w:rsid w:val="008165CD"/>
    <w:rsid w:val="008168B3"/>
    <w:rsid w:val="00816994"/>
    <w:rsid w:val="00816AC5"/>
    <w:rsid w:val="00816D6E"/>
    <w:rsid w:val="008174BA"/>
    <w:rsid w:val="0081757C"/>
    <w:rsid w:val="00817804"/>
    <w:rsid w:val="0081784E"/>
    <w:rsid w:val="00817A9A"/>
    <w:rsid w:val="00817B4D"/>
    <w:rsid w:val="00817EF6"/>
    <w:rsid w:val="00820152"/>
    <w:rsid w:val="00820A1A"/>
    <w:rsid w:val="00820A26"/>
    <w:rsid w:val="00820BC7"/>
    <w:rsid w:val="00820BEE"/>
    <w:rsid w:val="00821121"/>
    <w:rsid w:val="00821256"/>
    <w:rsid w:val="008216B4"/>
    <w:rsid w:val="0082185B"/>
    <w:rsid w:val="0082199D"/>
    <w:rsid w:val="00821E72"/>
    <w:rsid w:val="00822062"/>
    <w:rsid w:val="0082248B"/>
    <w:rsid w:val="00822721"/>
    <w:rsid w:val="00823019"/>
    <w:rsid w:val="00823401"/>
    <w:rsid w:val="00823B7C"/>
    <w:rsid w:val="00823DB5"/>
    <w:rsid w:val="00824099"/>
    <w:rsid w:val="008244BE"/>
    <w:rsid w:val="00824A60"/>
    <w:rsid w:val="008258B9"/>
    <w:rsid w:val="00825A78"/>
    <w:rsid w:val="00825AA0"/>
    <w:rsid w:val="00825CCD"/>
    <w:rsid w:val="00825D08"/>
    <w:rsid w:val="00825D65"/>
    <w:rsid w:val="00825DF5"/>
    <w:rsid w:val="00826187"/>
    <w:rsid w:val="008265CB"/>
    <w:rsid w:val="00826626"/>
    <w:rsid w:val="00826827"/>
    <w:rsid w:val="00826950"/>
    <w:rsid w:val="008269BD"/>
    <w:rsid w:val="00826ED3"/>
    <w:rsid w:val="00826F59"/>
    <w:rsid w:val="008275F2"/>
    <w:rsid w:val="00827657"/>
    <w:rsid w:val="00827799"/>
    <w:rsid w:val="00827990"/>
    <w:rsid w:val="00827F8D"/>
    <w:rsid w:val="0083004A"/>
    <w:rsid w:val="00830199"/>
    <w:rsid w:val="00830202"/>
    <w:rsid w:val="00830541"/>
    <w:rsid w:val="008305B6"/>
    <w:rsid w:val="00830782"/>
    <w:rsid w:val="00830D3E"/>
    <w:rsid w:val="00831002"/>
    <w:rsid w:val="0083106A"/>
    <w:rsid w:val="0083153D"/>
    <w:rsid w:val="008315BD"/>
    <w:rsid w:val="00831C62"/>
    <w:rsid w:val="00832087"/>
    <w:rsid w:val="00832108"/>
    <w:rsid w:val="008322D7"/>
    <w:rsid w:val="008322D8"/>
    <w:rsid w:val="00832501"/>
    <w:rsid w:val="00832575"/>
    <w:rsid w:val="00832A36"/>
    <w:rsid w:val="00832A61"/>
    <w:rsid w:val="00832B41"/>
    <w:rsid w:val="00832D6C"/>
    <w:rsid w:val="008334BD"/>
    <w:rsid w:val="008337F2"/>
    <w:rsid w:val="00833B8F"/>
    <w:rsid w:val="0083493F"/>
    <w:rsid w:val="0083497B"/>
    <w:rsid w:val="00834A4E"/>
    <w:rsid w:val="00834D87"/>
    <w:rsid w:val="00834DEC"/>
    <w:rsid w:val="00834EDA"/>
    <w:rsid w:val="00834FB0"/>
    <w:rsid w:val="00835363"/>
    <w:rsid w:val="008354DF"/>
    <w:rsid w:val="0083570C"/>
    <w:rsid w:val="00835A56"/>
    <w:rsid w:val="00835F34"/>
    <w:rsid w:val="00835F8D"/>
    <w:rsid w:val="008361AA"/>
    <w:rsid w:val="00836311"/>
    <w:rsid w:val="0083668C"/>
    <w:rsid w:val="008368B1"/>
    <w:rsid w:val="008368ED"/>
    <w:rsid w:val="00836B41"/>
    <w:rsid w:val="00836CEA"/>
    <w:rsid w:val="00836D67"/>
    <w:rsid w:val="00836DA4"/>
    <w:rsid w:val="00836E29"/>
    <w:rsid w:val="00836E72"/>
    <w:rsid w:val="00836EE3"/>
    <w:rsid w:val="00836FDB"/>
    <w:rsid w:val="00837118"/>
    <w:rsid w:val="0083730D"/>
    <w:rsid w:val="00837999"/>
    <w:rsid w:val="00837A43"/>
    <w:rsid w:val="00837BA0"/>
    <w:rsid w:val="00837D03"/>
    <w:rsid w:val="008401B4"/>
    <w:rsid w:val="0084035D"/>
    <w:rsid w:val="00840534"/>
    <w:rsid w:val="008406AF"/>
    <w:rsid w:val="00840939"/>
    <w:rsid w:val="00840951"/>
    <w:rsid w:val="00840DCD"/>
    <w:rsid w:val="00841143"/>
    <w:rsid w:val="0084159B"/>
    <w:rsid w:val="00841A51"/>
    <w:rsid w:val="00841CF7"/>
    <w:rsid w:val="00841FAF"/>
    <w:rsid w:val="0084223C"/>
    <w:rsid w:val="00842F62"/>
    <w:rsid w:val="00843226"/>
    <w:rsid w:val="00843591"/>
    <w:rsid w:val="00843665"/>
    <w:rsid w:val="00843754"/>
    <w:rsid w:val="0084472D"/>
    <w:rsid w:val="00844914"/>
    <w:rsid w:val="00844B5D"/>
    <w:rsid w:val="00844BD9"/>
    <w:rsid w:val="00844DA7"/>
    <w:rsid w:val="00844F5A"/>
    <w:rsid w:val="008455C5"/>
    <w:rsid w:val="008456F1"/>
    <w:rsid w:val="00845796"/>
    <w:rsid w:val="00845805"/>
    <w:rsid w:val="00845A12"/>
    <w:rsid w:val="00845AAD"/>
    <w:rsid w:val="00845B38"/>
    <w:rsid w:val="00845FF6"/>
    <w:rsid w:val="008463E0"/>
    <w:rsid w:val="008465C2"/>
    <w:rsid w:val="00846AAC"/>
    <w:rsid w:val="008471AD"/>
    <w:rsid w:val="008472A9"/>
    <w:rsid w:val="008472DB"/>
    <w:rsid w:val="00847307"/>
    <w:rsid w:val="008474A2"/>
    <w:rsid w:val="0084752A"/>
    <w:rsid w:val="0085082E"/>
    <w:rsid w:val="008509EB"/>
    <w:rsid w:val="00850F2A"/>
    <w:rsid w:val="00850F76"/>
    <w:rsid w:val="008512DB"/>
    <w:rsid w:val="00851459"/>
    <w:rsid w:val="008517D9"/>
    <w:rsid w:val="0085183A"/>
    <w:rsid w:val="00851A78"/>
    <w:rsid w:val="00851B8C"/>
    <w:rsid w:val="00851D2B"/>
    <w:rsid w:val="00851EB3"/>
    <w:rsid w:val="00851EDF"/>
    <w:rsid w:val="00851F68"/>
    <w:rsid w:val="00852878"/>
    <w:rsid w:val="00852E97"/>
    <w:rsid w:val="00853113"/>
    <w:rsid w:val="00853150"/>
    <w:rsid w:val="00854702"/>
    <w:rsid w:val="00854939"/>
    <w:rsid w:val="008549FC"/>
    <w:rsid w:val="00854B61"/>
    <w:rsid w:val="00854B91"/>
    <w:rsid w:val="008550A8"/>
    <w:rsid w:val="008557E4"/>
    <w:rsid w:val="00855849"/>
    <w:rsid w:val="008558C2"/>
    <w:rsid w:val="008558E4"/>
    <w:rsid w:val="008559E7"/>
    <w:rsid w:val="00856019"/>
    <w:rsid w:val="008563CB"/>
    <w:rsid w:val="00856CB5"/>
    <w:rsid w:val="00856ED6"/>
    <w:rsid w:val="00857079"/>
    <w:rsid w:val="00857203"/>
    <w:rsid w:val="0085726A"/>
    <w:rsid w:val="0085768B"/>
    <w:rsid w:val="0086001F"/>
    <w:rsid w:val="0086007A"/>
    <w:rsid w:val="008603E3"/>
    <w:rsid w:val="00860DC4"/>
    <w:rsid w:val="00861441"/>
    <w:rsid w:val="0086161F"/>
    <w:rsid w:val="0086171F"/>
    <w:rsid w:val="008617D7"/>
    <w:rsid w:val="00861B8F"/>
    <w:rsid w:val="00861D37"/>
    <w:rsid w:val="00861E1E"/>
    <w:rsid w:val="00861F2B"/>
    <w:rsid w:val="00861FA7"/>
    <w:rsid w:val="00862032"/>
    <w:rsid w:val="00862795"/>
    <w:rsid w:val="00863B3E"/>
    <w:rsid w:val="00863DCE"/>
    <w:rsid w:val="00864185"/>
    <w:rsid w:val="00864286"/>
    <w:rsid w:val="00864670"/>
    <w:rsid w:val="00864730"/>
    <w:rsid w:val="00864822"/>
    <w:rsid w:val="008648BD"/>
    <w:rsid w:val="008648FB"/>
    <w:rsid w:val="00864C17"/>
    <w:rsid w:val="00864E1A"/>
    <w:rsid w:val="00865565"/>
    <w:rsid w:val="00865736"/>
    <w:rsid w:val="00865813"/>
    <w:rsid w:val="008658F9"/>
    <w:rsid w:val="00865A6B"/>
    <w:rsid w:val="00865BAE"/>
    <w:rsid w:val="00866530"/>
    <w:rsid w:val="00866DDC"/>
    <w:rsid w:val="00866EBD"/>
    <w:rsid w:val="00867342"/>
    <w:rsid w:val="0086757F"/>
    <w:rsid w:val="00867613"/>
    <w:rsid w:val="00867720"/>
    <w:rsid w:val="00867BED"/>
    <w:rsid w:val="00867DEF"/>
    <w:rsid w:val="00870005"/>
    <w:rsid w:val="00870532"/>
    <w:rsid w:val="0087058C"/>
    <w:rsid w:val="008705BC"/>
    <w:rsid w:val="00870760"/>
    <w:rsid w:val="00870D5C"/>
    <w:rsid w:val="00871174"/>
    <w:rsid w:val="008711A1"/>
    <w:rsid w:val="00871A32"/>
    <w:rsid w:val="00871C01"/>
    <w:rsid w:val="00871D66"/>
    <w:rsid w:val="00871DF8"/>
    <w:rsid w:val="00872512"/>
    <w:rsid w:val="00872B43"/>
    <w:rsid w:val="00873003"/>
    <w:rsid w:val="0087327D"/>
    <w:rsid w:val="0087340E"/>
    <w:rsid w:val="00873465"/>
    <w:rsid w:val="00873660"/>
    <w:rsid w:val="008736D6"/>
    <w:rsid w:val="00873ADC"/>
    <w:rsid w:val="00874074"/>
    <w:rsid w:val="0087422E"/>
    <w:rsid w:val="00874518"/>
    <w:rsid w:val="00874979"/>
    <w:rsid w:val="00874D12"/>
    <w:rsid w:val="008750A9"/>
    <w:rsid w:val="0087537A"/>
    <w:rsid w:val="008754D6"/>
    <w:rsid w:val="008758A0"/>
    <w:rsid w:val="008758CB"/>
    <w:rsid w:val="00875D8C"/>
    <w:rsid w:val="00876117"/>
    <w:rsid w:val="00876258"/>
    <w:rsid w:val="00876319"/>
    <w:rsid w:val="0087636D"/>
    <w:rsid w:val="008763C9"/>
    <w:rsid w:val="00876423"/>
    <w:rsid w:val="0087647A"/>
    <w:rsid w:val="00876508"/>
    <w:rsid w:val="0087667C"/>
    <w:rsid w:val="00876864"/>
    <w:rsid w:val="00876C0F"/>
    <w:rsid w:val="00876F88"/>
    <w:rsid w:val="0087720B"/>
    <w:rsid w:val="008772EB"/>
    <w:rsid w:val="00877410"/>
    <w:rsid w:val="00877641"/>
    <w:rsid w:val="00877692"/>
    <w:rsid w:val="008776DF"/>
    <w:rsid w:val="00877BD3"/>
    <w:rsid w:val="00877D8E"/>
    <w:rsid w:val="00877E81"/>
    <w:rsid w:val="00880149"/>
    <w:rsid w:val="00880331"/>
    <w:rsid w:val="00880461"/>
    <w:rsid w:val="008804FA"/>
    <w:rsid w:val="00880580"/>
    <w:rsid w:val="008807F0"/>
    <w:rsid w:val="00880A2B"/>
    <w:rsid w:val="00880A8C"/>
    <w:rsid w:val="00880C5B"/>
    <w:rsid w:val="00880D46"/>
    <w:rsid w:val="00880F67"/>
    <w:rsid w:val="00881796"/>
    <w:rsid w:val="00881918"/>
    <w:rsid w:val="008820E4"/>
    <w:rsid w:val="00882409"/>
    <w:rsid w:val="00882A82"/>
    <w:rsid w:val="00883040"/>
    <w:rsid w:val="00883155"/>
    <w:rsid w:val="008831FE"/>
    <w:rsid w:val="00883205"/>
    <w:rsid w:val="00883231"/>
    <w:rsid w:val="008834A9"/>
    <w:rsid w:val="0088371A"/>
    <w:rsid w:val="00883867"/>
    <w:rsid w:val="00883DFF"/>
    <w:rsid w:val="00884304"/>
    <w:rsid w:val="008845F7"/>
    <w:rsid w:val="00884636"/>
    <w:rsid w:val="00884C8F"/>
    <w:rsid w:val="00884D69"/>
    <w:rsid w:val="0088503F"/>
    <w:rsid w:val="00885334"/>
    <w:rsid w:val="00885564"/>
    <w:rsid w:val="00885B8D"/>
    <w:rsid w:val="00885FCF"/>
    <w:rsid w:val="008860AD"/>
    <w:rsid w:val="008860D2"/>
    <w:rsid w:val="00886136"/>
    <w:rsid w:val="008869A5"/>
    <w:rsid w:val="00886AFB"/>
    <w:rsid w:val="008871F7"/>
    <w:rsid w:val="008872E3"/>
    <w:rsid w:val="00887518"/>
    <w:rsid w:val="00887970"/>
    <w:rsid w:val="00887A7B"/>
    <w:rsid w:val="00890211"/>
    <w:rsid w:val="0089074F"/>
    <w:rsid w:val="00890CF8"/>
    <w:rsid w:val="00890DA7"/>
    <w:rsid w:val="008910CB"/>
    <w:rsid w:val="0089207B"/>
    <w:rsid w:val="0089212D"/>
    <w:rsid w:val="00892214"/>
    <w:rsid w:val="00892901"/>
    <w:rsid w:val="00892BBB"/>
    <w:rsid w:val="00892DC0"/>
    <w:rsid w:val="0089320C"/>
    <w:rsid w:val="00893976"/>
    <w:rsid w:val="00893A7E"/>
    <w:rsid w:val="00893C22"/>
    <w:rsid w:val="008942AD"/>
    <w:rsid w:val="00894504"/>
    <w:rsid w:val="00894AB8"/>
    <w:rsid w:val="00894D3E"/>
    <w:rsid w:val="00894F03"/>
    <w:rsid w:val="00894F87"/>
    <w:rsid w:val="008951C4"/>
    <w:rsid w:val="008951E2"/>
    <w:rsid w:val="00895444"/>
    <w:rsid w:val="00895479"/>
    <w:rsid w:val="00895691"/>
    <w:rsid w:val="00895BC4"/>
    <w:rsid w:val="00895CE3"/>
    <w:rsid w:val="0089622A"/>
    <w:rsid w:val="0089638A"/>
    <w:rsid w:val="008964D0"/>
    <w:rsid w:val="008968E9"/>
    <w:rsid w:val="00896D51"/>
    <w:rsid w:val="00896E84"/>
    <w:rsid w:val="00896E98"/>
    <w:rsid w:val="00897019"/>
    <w:rsid w:val="00897590"/>
    <w:rsid w:val="00897969"/>
    <w:rsid w:val="00897B16"/>
    <w:rsid w:val="00897CD6"/>
    <w:rsid w:val="008A04EE"/>
    <w:rsid w:val="008A067C"/>
    <w:rsid w:val="008A0906"/>
    <w:rsid w:val="008A0A67"/>
    <w:rsid w:val="008A115B"/>
    <w:rsid w:val="008A12CF"/>
    <w:rsid w:val="008A14A5"/>
    <w:rsid w:val="008A14A9"/>
    <w:rsid w:val="008A14AB"/>
    <w:rsid w:val="008A16C2"/>
    <w:rsid w:val="008A178F"/>
    <w:rsid w:val="008A1874"/>
    <w:rsid w:val="008A198F"/>
    <w:rsid w:val="008A1A74"/>
    <w:rsid w:val="008A1BFB"/>
    <w:rsid w:val="008A20A7"/>
    <w:rsid w:val="008A2272"/>
    <w:rsid w:val="008A26F5"/>
    <w:rsid w:val="008A2B48"/>
    <w:rsid w:val="008A2F40"/>
    <w:rsid w:val="008A3657"/>
    <w:rsid w:val="008A38BB"/>
    <w:rsid w:val="008A39DC"/>
    <w:rsid w:val="008A3B24"/>
    <w:rsid w:val="008A3BFA"/>
    <w:rsid w:val="008A4960"/>
    <w:rsid w:val="008A4E84"/>
    <w:rsid w:val="008A519C"/>
    <w:rsid w:val="008A5218"/>
    <w:rsid w:val="008A533A"/>
    <w:rsid w:val="008A53AB"/>
    <w:rsid w:val="008A5781"/>
    <w:rsid w:val="008A5881"/>
    <w:rsid w:val="008A5B6E"/>
    <w:rsid w:val="008A69FB"/>
    <w:rsid w:val="008A6CFA"/>
    <w:rsid w:val="008A6D5B"/>
    <w:rsid w:val="008A70BD"/>
    <w:rsid w:val="008A72B6"/>
    <w:rsid w:val="008B02DF"/>
    <w:rsid w:val="008B0413"/>
    <w:rsid w:val="008B0651"/>
    <w:rsid w:val="008B0699"/>
    <w:rsid w:val="008B0853"/>
    <w:rsid w:val="008B1292"/>
    <w:rsid w:val="008B13E2"/>
    <w:rsid w:val="008B154B"/>
    <w:rsid w:val="008B158A"/>
    <w:rsid w:val="008B16D8"/>
    <w:rsid w:val="008B18EE"/>
    <w:rsid w:val="008B1C88"/>
    <w:rsid w:val="008B1C8F"/>
    <w:rsid w:val="008B1DA9"/>
    <w:rsid w:val="008B1F68"/>
    <w:rsid w:val="008B2067"/>
    <w:rsid w:val="008B20A2"/>
    <w:rsid w:val="008B2124"/>
    <w:rsid w:val="008B26A2"/>
    <w:rsid w:val="008B2AA3"/>
    <w:rsid w:val="008B2CD6"/>
    <w:rsid w:val="008B31CC"/>
    <w:rsid w:val="008B36D9"/>
    <w:rsid w:val="008B3745"/>
    <w:rsid w:val="008B3A19"/>
    <w:rsid w:val="008B401F"/>
    <w:rsid w:val="008B441C"/>
    <w:rsid w:val="008B458E"/>
    <w:rsid w:val="008B4649"/>
    <w:rsid w:val="008B481D"/>
    <w:rsid w:val="008B4E96"/>
    <w:rsid w:val="008B4F0B"/>
    <w:rsid w:val="008B541B"/>
    <w:rsid w:val="008B6272"/>
    <w:rsid w:val="008B639B"/>
    <w:rsid w:val="008B654E"/>
    <w:rsid w:val="008B6679"/>
    <w:rsid w:val="008B6750"/>
    <w:rsid w:val="008B6941"/>
    <w:rsid w:val="008B6F51"/>
    <w:rsid w:val="008B7715"/>
    <w:rsid w:val="008B797E"/>
    <w:rsid w:val="008B7AB3"/>
    <w:rsid w:val="008B7ED5"/>
    <w:rsid w:val="008B7F03"/>
    <w:rsid w:val="008C0080"/>
    <w:rsid w:val="008C0147"/>
    <w:rsid w:val="008C02B7"/>
    <w:rsid w:val="008C0651"/>
    <w:rsid w:val="008C0821"/>
    <w:rsid w:val="008C09D7"/>
    <w:rsid w:val="008C0ECF"/>
    <w:rsid w:val="008C1043"/>
    <w:rsid w:val="008C12CD"/>
    <w:rsid w:val="008C179B"/>
    <w:rsid w:val="008C185F"/>
    <w:rsid w:val="008C1B33"/>
    <w:rsid w:val="008C1BAE"/>
    <w:rsid w:val="008C1BCB"/>
    <w:rsid w:val="008C1ECC"/>
    <w:rsid w:val="008C2118"/>
    <w:rsid w:val="008C301C"/>
    <w:rsid w:val="008C3102"/>
    <w:rsid w:val="008C32F5"/>
    <w:rsid w:val="008C34CF"/>
    <w:rsid w:val="008C39C3"/>
    <w:rsid w:val="008C3A3C"/>
    <w:rsid w:val="008C3D37"/>
    <w:rsid w:val="008C404B"/>
    <w:rsid w:val="008C424D"/>
    <w:rsid w:val="008C43A3"/>
    <w:rsid w:val="008C43D8"/>
    <w:rsid w:val="008C4407"/>
    <w:rsid w:val="008C4895"/>
    <w:rsid w:val="008C524A"/>
    <w:rsid w:val="008C5270"/>
    <w:rsid w:val="008C5347"/>
    <w:rsid w:val="008C5836"/>
    <w:rsid w:val="008C5866"/>
    <w:rsid w:val="008C5B2D"/>
    <w:rsid w:val="008C6370"/>
    <w:rsid w:val="008C6456"/>
    <w:rsid w:val="008C6577"/>
    <w:rsid w:val="008C66EE"/>
    <w:rsid w:val="008C677F"/>
    <w:rsid w:val="008C6B41"/>
    <w:rsid w:val="008C6BFC"/>
    <w:rsid w:val="008C6CD1"/>
    <w:rsid w:val="008C77D5"/>
    <w:rsid w:val="008C7927"/>
    <w:rsid w:val="008C7A96"/>
    <w:rsid w:val="008C7CA0"/>
    <w:rsid w:val="008D0075"/>
    <w:rsid w:val="008D065B"/>
    <w:rsid w:val="008D0E90"/>
    <w:rsid w:val="008D14FA"/>
    <w:rsid w:val="008D17AE"/>
    <w:rsid w:val="008D2149"/>
    <w:rsid w:val="008D21EE"/>
    <w:rsid w:val="008D22BE"/>
    <w:rsid w:val="008D2B44"/>
    <w:rsid w:val="008D2DF7"/>
    <w:rsid w:val="008D2F33"/>
    <w:rsid w:val="008D2F74"/>
    <w:rsid w:val="008D2FB3"/>
    <w:rsid w:val="008D33ED"/>
    <w:rsid w:val="008D355E"/>
    <w:rsid w:val="008D371D"/>
    <w:rsid w:val="008D3C4C"/>
    <w:rsid w:val="008D3D1F"/>
    <w:rsid w:val="008D3D56"/>
    <w:rsid w:val="008D3E02"/>
    <w:rsid w:val="008D3F2A"/>
    <w:rsid w:val="008D3FCE"/>
    <w:rsid w:val="008D430E"/>
    <w:rsid w:val="008D43BA"/>
    <w:rsid w:val="008D4E45"/>
    <w:rsid w:val="008D4F33"/>
    <w:rsid w:val="008D53A9"/>
    <w:rsid w:val="008D5624"/>
    <w:rsid w:val="008D588C"/>
    <w:rsid w:val="008D5917"/>
    <w:rsid w:val="008D5DCF"/>
    <w:rsid w:val="008D5E35"/>
    <w:rsid w:val="008D5F97"/>
    <w:rsid w:val="008D6052"/>
    <w:rsid w:val="008D61E2"/>
    <w:rsid w:val="008D6711"/>
    <w:rsid w:val="008D6870"/>
    <w:rsid w:val="008D6973"/>
    <w:rsid w:val="008D69AE"/>
    <w:rsid w:val="008D6CA3"/>
    <w:rsid w:val="008D7007"/>
    <w:rsid w:val="008D70EC"/>
    <w:rsid w:val="008D746D"/>
    <w:rsid w:val="008D74B6"/>
    <w:rsid w:val="008D76F4"/>
    <w:rsid w:val="008D7753"/>
    <w:rsid w:val="008D78E3"/>
    <w:rsid w:val="008D78EB"/>
    <w:rsid w:val="008D7E6F"/>
    <w:rsid w:val="008E0142"/>
    <w:rsid w:val="008E0388"/>
    <w:rsid w:val="008E0DBC"/>
    <w:rsid w:val="008E0E2A"/>
    <w:rsid w:val="008E179D"/>
    <w:rsid w:val="008E1B3A"/>
    <w:rsid w:val="008E2952"/>
    <w:rsid w:val="008E3105"/>
    <w:rsid w:val="008E3277"/>
    <w:rsid w:val="008E3450"/>
    <w:rsid w:val="008E34DE"/>
    <w:rsid w:val="008E3BDB"/>
    <w:rsid w:val="008E3F9C"/>
    <w:rsid w:val="008E4869"/>
    <w:rsid w:val="008E488E"/>
    <w:rsid w:val="008E49D8"/>
    <w:rsid w:val="008E4BE5"/>
    <w:rsid w:val="008E4D06"/>
    <w:rsid w:val="008E5086"/>
    <w:rsid w:val="008E550A"/>
    <w:rsid w:val="008E56D5"/>
    <w:rsid w:val="008E5A2E"/>
    <w:rsid w:val="008E5ABE"/>
    <w:rsid w:val="008E5B62"/>
    <w:rsid w:val="008E5EB0"/>
    <w:rsid w:val="008E63FE"/>
    <w:rsid w:val="008E68BE"/>
    <w:rsid w:val="008E737F"/>
    <w:rsid w:val="008E78D5"/>
    <w:rsid w:val="008E7AC4"/>
    <w:rsid w:val="008E7C26"/>
    <w:rsid w:val="008E7D62"/>
    <w:rsid w:val="008F0396"/>
    <w:rsid w:val="008F0961"/>
    <w:rsid w:val="008F0C63"/>
    <w:rsid w:val="008F1050"/>
    <w:rsid w:val="008F1160"/>
    <w:rsid w:val="008F1774"/>
    <w:rsid w:val="008F18BD"/>
    <w:rsid w:val="008F18F2"/>
    <w:rsid w:val="008F2137"/>
    <w:rsid w:val="008F21D4"/>
    <w:rsid w:val="008F2433"/>
    <w:rsid w:val="008F2464"/>
    <w:rsid w:val="008F24AF"/>
    <w:rsid w:val="008F2524"/>
    <w:rsid w:val="008F2838"/>
    <w:rsid w:val="008F2AB8"/>
    <w:rsid w:val="008F2D23"/>
    <w:rsid w:val="008F2F1B"/>
    <w:rsid w:val="008F2FE2"/>
    <w:rsid w:val="008F31D4"/>
    <w:rsid w:val="008F361E"/>
    <w:rsid w:val="008F3A02"/>
    <w:rsid w:val="008F427C"/>
    <w:rsid w:val="008F42EF"/>
    <w:rsid w:val="008F45DD"/>
    <w:rsid w:val="008F464B"/>
    <w:rsid w:val="008F4A63"/>
    <w:rsid w:val="008F4BAE"/>
    <w:rsid w:val="008F4C40"/>
    <w:rsid w:val="008F4EF0"/>
    <w:rsid w:val="008F53AB"/>
    <w:rsid w:val="008F56F4"/>
    <w:rsid w:val="008F5D2B"/>
    <w:rsid w:val="008F5D2C"/>
    <w:rsid w:val="008F5EE9"/>
    <w:rsid w:val="008F5F75"/>
    <w:rsid w:val="008F5FD6"/>
    <w:rsid w:val="008F61D6"/>
    <w:rsid w:val="008F666C"/>
    <w:rsid w:val="008F6710"/>
    <w:rsid w:val="008F68C4"/>
    <w:rsid w:val="008F68F0"/>
    <w:rsid w:val="008F68FD"/>
    <w:rsid w:val="008F6C15"/>
    <w:rsid w:val="008F6E4A"/>
    <w:rsid w:val="008F6E7D"/>
    <w:rsid w:val="008F70CA"/>
    <w:rsid w:val="008F7207"/>
    <w:rsid w:val="008F72A6"/>
    <w:rsid w:val="008F76AB"/>
    <w:rsid w:val="008F7823"/>
    <w:rsid w:val="008F7B8B"/>
    <w:rsid w:val="008F7DEB"/>
    <w:rsid w:val="008F7F19"/>
    <w:rsid w:val="009004A3"/>
    <w:rsid w:val="009004C2"/>
    <w:rsid w:val="0090078E"/>
    <w:rsid w:val="00900947"/>
    <w:rsid w:val="00900ADD"/>
    <w:rsid w:val="0090149B"/>
    <w:rsid w:val="00901868"/>
    <w:rsid w:val="009019A5"/>
    <w:rsid w:val="00901FD1"/>
    <w:rsid w:val="0090226B"/>
    <w:rsid w:val="009022F2"/>
    <w:rsid w:val="0090293C"/>
    <w:rsid w:val="00902BAB"/>
    <w:rsid w:val="00902F99"/>
    <w:rsid w:val="0090341E"/>
    <w:rsid w:val="00903536"/>
    <w:rsid w:val="009037BF"/>
    <w:rsid w:val="009037E5"/>
    <w:rsid w:val="00903850"/>
    <w:rsid w:val="00903C94"/>
    <w:rsid w:val="00903CA7"/>
    <w:rsid w:val="00904055"/>
    <w:rsid w:val="009041A8"/>
    <w:rsid w:val="009047E7"/>
    <w:rsid w:val="00904D01"/>
    <w:rsid w:val="00904DFA"/>
    <w:rsid w:val="00904F0B"/>
    <w:rsid w:val="00905098"/>
    <w:rsid w:val="00905417"/>
    <w:rsid w:val="00905635"/>
    <w:rsid w:val="0090576E"/>
    <w:rsid w:val="00905859"/>
    <w:rsid w:val="009059C0"/>
    <w:rsid w:val="00905C3F"/>
    <w:rsid w:val="00905DFC"/>
    <w:rsid w:val="00905F56"/>
    <w:rsid w:val="00905FB2"/>
    <w:rsid w:val="0090637C"/>
    <w:rsid w:val="00906460"/>
    <w:rsid w:val="009064F4"/>
    <w:rsid w:val="00906B6E"/>
    <w:rsid w:val="00906CC0"/>
    <w:rsid w:val="00906F8B"/>
    <w:rsid w:val="00907230"/>
    <w:rsid w:val="0090779F"/>
    <w:rsid w:val="00907D58"/>
    <w:rsid w:val="009103F1"/>
    <w:rsid w:val="0091073D"/>
    <w:rsid w:val="009108A1"/>
    <w:rsid w:val="00910EE3"/>
    <w:rsid w:val="00911338"/>
    <w:rsid w:val="0091139C"/>
    <w:rsid w:val="009118A1"/>
    <w:rsid w:val="00911DE3"/>
    <w:rsid w:val="00911F69"/>
    <w:rsid w:val="00912106"/>
    <w:rsid w:val="009121CC"/>
    <w:rsid w:val="00912663"/>
    <w:rsid w:val="00912F95"/>
    <w:rsid w:val="009134D9"/>
    <w:rsid w:val="009135F9"/>
    <w:rsid w:val="00913A68"/>
    <w:rsid w:val="00913A8E"/>
    <w:rsid w:val="00913F90"/>
    <w:rsid w:val="0091418F"/>
    <w:rsid w:val="00914A66"/>
    <w:rsid w:val="00914F01"/>
    <w:rsid w:val="00915386"/>
    <w:rsid w:val="009155F3"/>
    <w:rsid w:val="009158D1"/>
    <w:rsid w:val="00915945"/>
    <w:rsid w:val="00915C0A"/>
    <w:rsid w:val="00915EEB"/>
    <w:rsid w:val="00915F81"/>
    <w:rsid w:val="009160C8"/>
    <w:rsid w:val="0091633E"/>
    <w:rsid w:val="009167EF"/>
    <w:rsid w:val="0091698F"/>
    <w:rsid w:val="00916BFD"/>
    <w:rsid w:val="00916C44"/>
    <w:rsid w:val="00916CDF"/>
    <w:rsid w:val="00916DA4"/>
    <w:rsid w:val="00917203"/>
    <w:rsid w:val="0091746F"/>
    <w:rsid w:val="009174DE"/>
    <w:rsid w:val="0091786F"/>
    <w:rsid w:val="00917F01"/>
    <w:rsid w:val="00917F40"/>
    <w:rsid w:val="00920155"/>
    <w:rsid w:val="00920670"/>
    <w:rsid w:val="009206DD"/>
    <w:rsid w:val="0092096C"/>
    <w:rsid w:val="00920D84"/>
    <w:rsid w:val="00920F7B"/>
    <w:rsid w:val="00921216"/>
    <w:rsid w:val="0092162D"/>
    <w:rsid w:val="0092167E"/>
    <w:rsid w:val="00921BC5"/>
    <w:rsid w:val="00921F1F"/>
    <w:rsid w:val="00922225"/>
    <w:rsid w:val="00922762"/>
    <w:rsid w:val="00922BEC"/>
    <w:rsid w:val="009239B0"/>
    <w:rsid w:val="00923CF2"/>
    <w:rsid w:val="00923D98"/>
    <w:rsid w:val="00924215"/>
    <w:rsid w:val="009244AC"/>
    <w:rsid w:val="00924750"/>
    <w:rsid w:val="009247C2"/>
    <w:rsid w:val="00924932"/>
    <w:rsid w:val="00924AD7"/>
    <w:rsid w:val="00924E37"/>
    <w:rsid w:val="00924E8E"/>
    <w:rsid w:val="0092524C"/>
    <w:rsid w:val="009254DE"/>
    <w:rsid w:val="00925621"/>
    <w:rsid w:val="0092587F"/>
    <w:rsid w:val="00925906"/>
    <w:rsid w:val="00925A34"/>
    <w:rsid w:val="00925B95"/>
    <w:rsid w:val="00925F04"/>
    <w:rsid w:val="009261DF"/>
    <w:rsid w:val="00926618"/>
    <w:rsid w:val="0092663A"/>
    <w:rsid w:val="00926881"/>
    <w:rsid w:val="0092698B"/>
    <w:rsid w:val="00926E2A"/>
    <w:rsid w:val="00926FB4"/>
    <w:rsid w:val="0092729D"/>
    <w:rsid w:val="00927358"/>
    <w:rsid w:val="00927903"/>
    <w:rsid w:val="00927B58"/>
    <w:rsid w:val="00927EB5"/>
    <w:rsid w:val="00927F79"/>
    <w:rsid w:val="009309BF"/>
    <w:rsid w:val="00930DDC"/>
    <w:rsid w:val="0093129D"/>
    <w:rsid w:val="0093137B"/>
    <w:rsid w:val="00931783"/>
    <w:rsid w:val="00931BB7"/>
    <w:rsid w:val="00931E37"/>
    <w:rsid w:val="009321A6"/>
    <w:rsid w:val="0093299B"/>
    <w:rsid w:val="00932A53"/>
    <w:rsid w:val="00932F0A"/>
    <w:rsid w:val="00933239"/>
    <w:rsid w:val="00933496"/>
    <w:rsid w:val="0093367C"/>
    <w:rsid w:val="0093372F"/>
    <w:rsid w:val="009339FA"/>
    <w:rsid w:val="00933D41"/>
    <w:rsid w:val="00933E27"/>
    <w:rsid w:val="00933F9A"/>
    <w:rsid w:val="00934281"/>
    <w:rsid w:val="0093438B"/>
    <w:rsid w:val="00934918"/>
    <w:rsid w:val="0093491C"/>
    <w:rsid w:val="00934C96"/>
    <w:rsid w:val="00934DBF"/>
    <w:rsid w:val="00935105"/>
    <w:rsid w:val="00935220"/>
    <w:rsid w:val="00935ADE"/>
    <w:rsid w:val="00935B2A"/>
    <w:rsid w:val="0093635C"/>
    <w:rsid w:val="009367EC"/>
    <w:rsid w:val="00936809"/>
    <w:rsid w:val="00936C40"/>
    <w:rsid w:val="00936C44"/>
    <w:rsid w:val="00937050"/>
    <w:rsid w:val="009370EF"/>
    <w:rsid w:val="00937EB4"/>
    <w:rsid w:val="009402C4"/>
    <w:rsid w:val="0094118C"/>
    <w:rsid w:val="00941330"/>
    <w:rsid w:val="009414C7"/>
    <w:rsid w:val="009414CF"/>
    <w:rsid w:val="0094173F"/>
    <w:rsid w:val="00941CBD"/>
    <w:rsid w:val="00941F5A"/>
    <w:rsid w:val="00942423"/>
    <w:rsid w:val="00942715"/>
    <w:rsid w:val="00942899"/>
    <w:rsid w:val="009429D0"/>
    <w:rsid w:val="00942DFD"/>
    <w:rsid w:val="00942FA7"/>
    <w:rsid w:val="009432D9"/>
    <w:rsid w:val="00943325"/>
    <w:rsid w:val="0094380E"/>
    <w:rsid w:val="00943C05"/>
    <w:rsid w:val="00944798"/>
    <w:rsid w:val="00944962"/>
    <w:rsid w:val="009457B3"/>
    <w:rsid w:val="009457FD"/>
    <w:rsid w:val="00945842"/>
    <w:rsid w:val="009459E6"/>
    <w:rsid w:val="00945A3D"/>
    <w:rsid w:val="00946052"/>
    <w:rsid w:val="009460BD"/>
    <w:rsid w:val="009461A9"/>
    <w:rsid w:val="009462E3"/>
    <w:rsid w:val="00946482"/>
    <w:rsid w:val="009464C9"/>
    <w:rsid w:val="00946584"/>
    <w:rsid w:val="00946856"/>
    <w:rsid w:val="009468DE"/>
    <w:rsid w:val="00946905"/>
    <w:rsid w:val="00946965"/>
    <w:rsid w:val="0094716E"/>
    <w:rsid w:val="0094762D"/>
    <w:rsid w:val="00947678"/>
    <w:rsid w:val="00947682"/>
    <w:rsid w:val="00947847"/>
    <w:rsid w:val="00947B0C"/>
    <w:rsid w:val="00947B46"/>
    <w:rsid w:val="00947C10"/>
    <w:rsid w:val="00947D50"/>
    <w:rsid w:val="00950065"/>
    <w:rsid w:val="00950699"/>
    <w:rsid w:val="009506EE"/>
    <w:rsid w:val="00950A00"/>
    <w:rsid w:val="00951347"/>
    <w:rsid w:val="00951375"/>
    <w:rsid w:val="0095162B"/>
    <w:rsid w:val="009516C6"/>
    <w:rsid w:val="00951864"/>
    <w:rsid w:val="00951A53"/>
    <w:rsid w:val="00951AF0"/>
    <w:rsid w:val="00951E79"/>
    <w:rsid w:val="00951EDC"/>
    <w:rsid w:val="0095221B"/>
    <w:rsid w:val="00952382"/>
    <w:rsid w:val="009525D3"/>
    <w:rsid w:val="00952770"/>
    <w:rsid w:val="00952777"/>
    <w:rsid w:val="009530C5"/>
    <w:rsid w:val="009531D3"/>
    <w:rsid w:val="009535BB"/>
    <w:rsid w:val="00953619"/>
    <w:rsid w:val="0095376E"/>
    <w:rsid w:val="009538C2"/>
    <w:rsid w:val="009538E2"/>
    <w:rsid w:val="0095397E"/>
    <w:rsid w:val="00953A0E"/>
    <w:rsid w:val="00953A6C"/>
    <w:rsid w:val="00953CCF"/>
    <w:rsid w:val="00953D42"/>
    <w:rsid w:val="0095448E"/>
    <w:rsid w:val="009546A6"/>
    <w:rsid w:val="009548CB"/>
    <w:rsid w:val="00954939"/>
    <w:rsid w:val="00954BDE"/>
    <w:rsid w:val="00954CDA"/>
    <w:rsid w:val="00954CEA"/>
    <w:rsid w:val="00954D80"/>
    <w:rsid w:val="00955006"/>
    <w:rsid w:val="009553C2"/>
    <w:rsid w:val="00955521"/>
    <w:rsid w:val="00955C8B"/>
    <w:rsid w:val="00956387"/>
    <w:rsid w:val="0095658D"/>
    <w:rsid w:val="009566BB"/>
    <w:rsid w:val="0095678D"/>
    <w:rsid w:val="009569A3"/>
    <w:rsid w:val="00956BCD"/>
    <w:rsid w:val="00956BF3"/>
    <w:rsid w:val="00956D25"/>
    <w:rsid w:val="00956E4E"/>
    <w:rsid w:val="00956EA5"/>
    <w:rsid w:val="00957391"/>
    <w:rsid w:val="009573E1"/>
    <w:rsid w:val="0095785F"/>
    <w:rsid w:val="00957924"/>
    <w:rsid w:val="00957D1C"/>
    <w:rsid w:val="009604BD"/>
    <w:rsid w:val="00960547"/>
    <w:rsid w:val="00960837"/>
    <w:rsid w:val="00960953"/>
    <w:rsid w:val="00960BB5"/>
    <w:rsid w:val="00960BD6"/>
    <w:rsid w:val="00960EC4"/>
    <w:rsid w:val="00961449"/>
    <w:rsid w:val="00961955"/>
    <w:rsid w:val="009619DA"/>
    <w:rsid w:val="00961B2F"/>
    <w:rsid w:val="00962258"/>
    <w:rsid w:val="00962EE9"/>
    <w:rsid w:val="0096310B"/>
    <w:rsid w:val="009637D6"/>
    <w:rsid w:val="009638E8"/>
    <w:rsid w:val="00963A98"/>
    <w:rsid w:val="009640D0"/>
    <w:rsid w:val="009644A7"/>
    <w:rsid w:val="00964598"/>
    <w:rsid w:val="00964601"/>
    <w:rsid w:val="009646FC"/>
    <w:rsid w:val="00964859"/>
    <w:rsid w:val="00964890"/>
    <w:rsid w:val="00964A03"/>
    <w:rsid w:val="00964B48"/>
    <w:rsid w:val="00964E6F"/>
    <w:rsid w:val="00964EA5"/>
    <w:rsid w:val="0096531B"/>
    <w:rsid w:val="00965435"/>
    <w:rsid w:val="00965A49"/>
    <w:rsid w:val="00965D08"/>
    <w:rsid w:val="00966168"/>
    <w:rsid w:val="0096629A"/>
    <w:rsid w:val="0096634F"/>
    <w:rsid w:val="00966393"/>
    <w:rsid w:val="009669B8"/>
    <w:rsid w:val="00967136"/>
    <w:rsid w:val="00967425"/>
    <w:rsid w:val="00967508"/>
    <w:rsid w:val="0096753C"/>
    <w:rsid w:val="009676BB"/>
    <w:rsid w:val="00967A1A"/>
    <w:rsid w:val="00967A53"/>
    <w:rsid w:val="00967F79"/>
    <w:rsid w:val="009700B8"/>
    <w:rsid w:val="00970163"/>
    <w:rsid w:val="00970B9A"/>
    <w:rsid w:val="00970BF0"/>
    <w:rsid w:val="00971072"/>
    <w:rsid w:val="0097113A"/>
    <w:rsid w:val="00971152"/>
    <w:rsid w:val="0097117B"/>
    <w:rsid w:val="00971751"/>
    <w:rsid w:val="00971774"/>
    <w:rsid w:val="0097178E"/>
    <w:rsid w:val="00971DFF"/>
    <w:rsid w:val="00972C50"/>
    <w:rsid w:val="00972C60"/>
    <w:rsid w:val="00972D81"/>
    <w:rsid w:val="00972F39"/>
    <w:rsid w:val="009730EC"/>
    <w:rsid w:val="0097316A"/>
    <w:rsid w:val="0097317F"/>
    <w:rsid w:val="00973231"/>
    <w:rsid w:val="009732D6"/>
    <w:rsid w:val="0097337D"/>
    <w:rsid w:val="009733E3"/>
    <w:rsid w:val="0097347C"/>
    <w:rsid w:val="0097388B"/>
    <w:rsid w:val="00973AA1"/>
    <w:rsid w:val="00973C3C"/>
    <w:rsid w:val="00973C6E"/>
    <w:rsid w:val="009742B9"/>
    <w:rsid w:val="0097430B"/>
    <w:rsid w:val="00974395"/>
    <w:rsid w:val="00974961"/>
    <w:rsid w:val="00974B84"/>
    <w:rsid w:val="00974CA6"/>
    <w:rsid w:val="00974DBB"/>
    <w:rsid w:val="00975366"/>
    <w:rsid w:val="0097560A"/>
    <w:rsid w:val="0097561A"/>
    <w:rsid w:val="00975767"/>
    <w:rsid w:val="00975900"/>
    <w:rsid w:val="00975A68"/>
    <w:rsid w:val="00975A91"/>
    <w:rsid w:val="009760A0"/>
    <w:rsid w:val="00976455"/>
    <w:rsid w:val="0097655B"/>
    <w:rsid w:val="00976B4E"/>
    <w:rsid w:val="00976E3F"/>
    <w:rsid w:val="00976EC1"/>
    <w:rsid w:val="009771AE"/>
    <w:rsid w:val="009773C7"/>
    <w:rsid w:val="00977507"/>
    <w:rsid w:val="0097763C"/>
    <w:rsid w:val="009777A4"/>
    <w:rsid w:val="009778ED"/>
    <w:rsid w:val="00977A52"/>
    <w:rsid w:val="00977DF8"/>
    <w:rsid w:val="00977E2A"/>
    <w:rsid w:val="00977EAE"/>
    <w:rsid w:val="009805E0"/>
    <w:rsid w:val="00980AB7"/>
    <w:rsid w:val="00980CF5"/>
    <w:rsid w:val="009810C4"/>
    <w:rsid w:val="009810E7"/>
    <w:rsid w:val="0098163A"/>
    <w:rsid w:val="00981D54"/>
    <w:rsid w:val="00981F8B"/>
    <w:rsid w:val="00982405"/>
    <w:rsid w:val="009824BC"/>
    <w:rsid w:val="009824D9"/>
    <w:rsid w:val="00982945"/>
    <w:rsid w:val="00982B37"/>
    <w:rsid w:val="00982B39"/>
    <w:rsid w:val="009836C6"/>
    <w:rsid w:val="00983AE6"/>
    <w:rsid w:val="00983B84"/>
    <w:rsid w:val="00983B9E"/>
    <w:rsid w:val="00983C94"/>
    <w:rsid w:val="00984412"/>
    <w:rsid w:val="00984659"/>
    <w:rsid w:val="009846AC"/>
    <w:rsid w:val="00984F6E"/>
    <w:rsid w:val="00985E26"/>
    <w:rsid w:val="0098615E"/>
    <w:rsid w:val="00986167"/>
    <w:rsid w:val="009867E4"/>
    <w:rsid w:val="00986A16"/>
    <w:rsid w:val="00986A79"/>
    <w:rsid w:val="00986C3C"/>
    <w:rsid w:val="009871D8"/>
    <w:rsid w:val="00987415"/>
    <w:rsid w:val="009875AD"/>
    <w:rsid w:val="009876B0"/>
    <w:rsid w:val="00987BAD"/>
    <w:rsid w:val="00987CC5"/>
    <w:rsid w:val="009905BE"/>
    <w:rsid w:val="00990701"/>
    <w:rsid w:val="00990B2A"/>
    <w:rsid w:val="00990B66"/>
    <w:rsid w:val="00990DE4"/>
    <w:rsid w:val="00990EBD"/>
    <w:rsid w:val="00991149"/>
    <w:rsid w:val="0099192B"/>
    <w:rsid w:val="00991DD0"/>
    <w:rsid w:val="00991EF7"/>
    <w:rsid w:val="009920A6"/>
    <w:rsid w:val="00992101"/>
    <w:rsid w:val="009921E9"/>
    <w:rsid w:val="009924B8"/>
    <w:rsid w:val="00992669"/>
    <w:rsid w:val="009928EB"/>
    <w:rsid w:val="00992B7A"/>
    <w:rsid w:val="00992CFD"/>
    <w:rsid w:val="00992ECC"/>
    <w:rsid w:val="00993012"/>
    <w:rsid w:val="00993106"/>
    <w:rsid w:val="0099377E"/>
    <w:rsid w:val="009938B1"/>
    <w:rsid w:val="00993B2F"/>
    <w:rsid w:val="00993BB2"/>
    <w:rsid w:val="00993FC9"/>
    <w:rsid w:val="0099449A"/>
    <w:rsid w:val="009944B4"/>
    <w:rsid w:val="00994615"/>
    <w:rsid w:val="00994B27"/>
    <w:rsid w:val="0099504E"/>
    <w:rsid w:val="009953FA"/>
    <w:rsid w:val="009958B8"/>
    <w:rsid w:val="00995A83"/>
    <w:rsid w:val="00995C45"/>
    <w:rsid w:val="009964B9"/>
    <w:rsid w:val="00996A9F"/>
    <w:rsid w:val="00996CC3"/>
    <w:rsid w:val="00996EFF"/>
    <w:rsid w:val="009976F5"/>
    <w:rsid w:val="009977D3"/>
    <w:rsid w:val="00997A41"/>
    <w:rsid w:val="00997C41"/>
    <w:rsid w:val="00997CE4"/>
    <w:rsid w:val="00997E20"/>
    <w:rsid w:val="00997EB1"/>
    <w:rsid w:val="009A011C"/>
    <w:rsid w:val="009A05E2"/>
    <w:rsid w:val="009A0666"/>
    <w:rsid w:val="009A0907"/>
    <w:rsid w:val="009A09CD"/>
    <w:rsid w:val="009A1285"/>
    <w:rsid w:val="009A1717"/>
    <w:rsid w:val="009A189C"/>
    <w:rsid w:val="009A18B4"/>
    <w:rsid w:val="009A19F6"/>
    <w:rsid w:val="009A1A08"/>
    <w:rsid w:val="009A1B9E"/>
    <w:rsid w:val="009A21E2"/>
    <w:rsid w:val="009A2211"/>
    <w:rsid w:val="009A225B"/>
    <w:rsid w:val="009A259A"/>
    <w:rsid w:val="009A2718"/>
    <w:rsid w:val="009A2DC4"/>
    <w:rsid w:val="009A2FBF"/>
    <w:rsid w:val="009A3382"/>
    <w:rsid w:val="009A3D9A"/>
    <w:rsid w:val="009A3E7A"/>
    <w:rsid w:val="009A4345"/>
    <w:rsid w:val="009A46FA"/>
    <w:rsid w:val="009A4BF5"/>
    <w:rsid w:val="009A4CFF"/>
    <w:rsid w:val="009A4E00"/>
    <w:rsid w:val="009A5470"/>
    <w:rsid w:val="009A560C"/>
    <w:rsid w:val="009A563A"/>
    <w:rsid w:val="009A5951"/>
    <w:rsid w:val="009A5AB1"/>
    <w:rsid w:val="009A5B77"/>
    <w:rsid w:val="009A5BD0"/>
    <w:rsid w:val="009A5FEE"/>
    <w:rsid w:val="009A610F"/>
    <w:rsid w:val="009A6215"/>
    <w:rsid w:val="009A63A6"/>
    <w:rsid w:val="009A6683"/>
    <w:rsid w:val="009A68C3"/>
    <w:rsid w:val="009A68C9"/>
    <w:rsid w:val="009A690D"/>
    <w:rsid w:val="009A6E22"/>
    <w:rsid w:val="009A7B46"/>
    <w:rsid w:val="009B0495"/>
    <w:rsid w:val="009B05B0"/>
    <w:rsid w:val="009B0648"/>
    <w:rsid w:val="009B07BD"/>
    <w:rsid w:val="009B0D97"/>
    <w:rsid w:val="009B0E75"/>
    <w:rsid w:val="009B10D5"/>
    <w:rsid w:val="009B1557"/>
    <w:rsid w:val="009B1886"/>
    <w:rsid w:val="009B18BC"/>
    <w:rsid w:val="009B20B5"/>
    <w:rsid w:val="009B23CD"/>
    <w:rsid w:val="009B245D"/>
    <w:rsid w:val="009B2496"/>
    <w:rsid w:val="009B2910"/>
    <w:rsid w:val="009B2D68"/>
    <w:rsid w:val="009B2F19"/>
    <w:rsid w:val="009B34A6"/>
    <w:rsid w:val="009B34E3"/>
    <w:rsid w:val="009B35C3"/>
    <w:rsid w:val="009B3BA6"/>
    <w:rsid w:val="009B4092"/>
    <w:rsid w:val="009B424A"/>
    <w:rsid w:val="009B42F0"/>
    <w:rsid w:val="009B46AC"/>
    <w:rsid w:val="009B53EC"/>
    <w:rsid w:val="009B5E59"/>
    <w:rsid w:val="009B68C5"/>
    <w:rsid w:val="009B6951"/>
    <w:rsid w:val="009B6AE0"/>
    <w:rsid w:val="009B6BB8"/>
    <w:rsid w:val="009B6D75"/>
    <w:rsid w:val="009B6E81"/>
    <w:rsid w:val="009B6FA3"/>
    <w:rsid w:val="009B72E8"/>
    <w:rsid w:val="009B7379"/>
    <w:rsid w:val="009B7898"/>
    <w:rsid w:val="009B7B16"/>
    <w:rsid w:val="009B7EB3"/>
    <w:rsid w:val="009C0181"/>
    <w:rsid w:val="009C0395"/>
    <w:rsid w:val="009C09E8"/>
    <w:rsid w:val="009C0AC9"/>
    <w:rsid w:val="009C0B71"/>
    <w:rsid w:val="009C0BC0"/>
    <w:rsid w:val="009C1085"/>
    <w:rsid w:val="009C171D"/>
    <w:rsid w:val="009C1979"/>
    <w:rsid w:val="009C1AD5"/>
    <w:rsid w:val="009C1B8E"/>
    <w:rsid w:val="009C1C3E"/>
    <w:rsid w:val="009C1DA9"/>
    <w:rsid w:val="009C203C"/>
    <w:rsid w:val="009C2360"/>
    <w:rsid w:val="009C281B"/>
    <w:rsid w:val="009C28A5"/>
    <w:rsid w:val="009C2992"/>
    <w:rsid w:val="009C2A9C"/>
    <w:rsid w:val="009C2B33"/>
    <w:rsid w:val="009C2BCE"/>
    <w:rsid w:val="009C30CC"/>
    <w:rsid w:val="009C30E7"/>
    <w:rsid w:val="009C31B3"/>
    <w:rsid w:val="009C3234"/>
    <w:rsid w:val="009C382E"/>
    <w:rsid w:val="009C39F8"/>
    <w:rsid w:val="009C3B64"/>
    <w:rsid w:val="009C3F16"/>
    <w:rsid w:val="009C3F42"/>
    <w:rsid w:val="009C4216"/>
    <w:rsid w:val="009C4276"/>
    <w:rsid w:val="009C43A5"/>
    <w:rsid w:val="009C4A19"/>
    <w:rsid w:val="009C4BEB"/>
    <w:rsid w:val="009C4FE9"/>
    <w:rsid w:val="009C515F"/>
    <w:rsid w:val="009C52F4"/>
    <w:rsid w:val="009C530C"/>
    <w:rsid w:val="009C5833"/>
    <w:rsid w:val="009C58D9"/>
    <w:rsid w:val="009C664C"/>
    <w:rsid w:val="009C699D"/>
    <w:rsid w:val="009C69B4"/>
    <w:rsid w:val="009C6B53"/>
    <w:rsid w:val="009C6D43"/>
    <w:rsid w:val="009C6E0E"/>
    <w:rsid w:val="009C6EEA"/>
    <w:rsid w:val="009C7308"/>
    <w:rsid w:val="009C7438"/>
    <w:rsid w:val="009C7536"/>
    <w:rsid w:val="009C768E"/>
    <w:rsid w:val="009C7CFA"/>
    <w:rsid w:val="009C7DA7"/>
    <w:rsid w:val="009D001D"/>
    <w:rsid w:val="009D014A"/>
    <w:rsid w:val="009D0550"/>
    <w:rsid w:val="009D0650"/>
    <w:rsid w:val="009D07F9"/>
    <w:rsid w:val="009D0CD8"/>
    <w:rsid w:val="009D111A"/>
    <w:rsid w:val="009D1567"/>
    <w:rsid w:val="009D1A47"/>
    <w:rsid w:val="009D1ABD"/>
    <w:rsid w:val="009D1CD2"/>
    <w:rsid w:val="009D1E51"/>
    <w:rsid w:val="009D2428"/>
    <w:rsid w:val="009D2F53"/>
    <w:rsid w:val="009D2F86"/>
    <w:rsid w:val="009D3473"/>
    <w:rsid w:val="009D353E"/>
    <w:rsid w:val="009D3854"/>
    <w:rsid w:val="009D3AB8"/>
    <w:rsid w:val="009D3D7F"/>
    <w:rsid w:val="009D41F0"/>
    <w:rsid w:val="009D42CB"/>
    <w:rsid w:val="009D4375"/>
    <w:rsid w:val="009D440E"/>
    <w:rsid w:val="009D485B"/>
    <w:rsid w:val="009D5099"/>
    <w:rsid w:val="009D50EE"/>
    <w:rsid w:val="009D5317"/>
    <w:rsid w:val="009D54FA"/>
    <w:rsid w:val="009D5B20"/>
    <w:rsid w:val="009D5DA8"/>
    <w:rsid w:val="009D6159"/>
    <w:rsid w:val="009D64FC"/>
    <w:rsid w:val="009D6739"/>
    <w:rsid w:val="009D6AC3"/>
    <w:rsid w:val="009D6B38"/>
    <w:rsid w:val="009D6B80"/>
    <w:rsid w:val="009D715E"/>
    <w:rsid w:val="009D72E4"/>
    <w:rsid w:val="009D76BE"/>
    <w:rsid w:val="009D76E0"/>
    <w:rsid w:val="009D7AD1"/>
    <w:rsid w:val="009D7AF8"/>
    <w:rsid w:val="009D7D2D"/>
    <w:rsid w:val="009D7EA8"/>
    <w:rsid w:val="009E061C"/>
    <w:rsid w:val="009E07D2"/>
    <w:rsid w:val="009E08FB"/>
    <w:rsid w:val="009E0DE6"/>
    <w:rsid w:val="009E0EE7"/>
    <w:rsid w:val="009E1280"/>
    <w:rsid w:val="009E1324"/>
    <w:rsid w:val="009E1347"/>
    <w:rsid w:val="009E16B3"/>
    <w:rsid w:val="009E1A18"/>
    <w:rsid w:val="009E2281"/>
    <w:rsid w:val="009E236E"/>
    <w:rsid w:val="009E266C"/>
    <w:rsid w:val="009E2FB4"/>
    <w:rsid w:val="009E329A"/>
    <w:rsid w:val="009E3324"/>
    <w:rsid w:val="009E33C9"/>
    <w:rsid w:val="009E3443"/>
    <w:rsid w:val="009E3647"/>
    <w:rsid w:val="009E3E6C"/>
    <w:rsid w:val="009E3F92"/>
    <w:rsid w:val="009E411C"/>
    <w:rsid w:val="009E4A80"/>
    <w:rsid w:val="009E4A90"/>
    <w:rsid w:val="009E4BD0"/>
    <w:rsid w:val="009E51A5"/>
    <w:rsid w:val="009E532A"/>
    <w:rsid w:val="009E53AE"/>
    <w:rsid w:val="009E61C8"/>
    <w:rsid w:val="009E62EB"/>
    <w:rsid w:val="009E6612"/>
    <w:rsid w:val="009E6C75"/>
    <w:rsid w:val="009E6E2E"/>
    <w:rsid w:val="009E6FB4"/>
    <w:rsid w:val="009E710C"/>
    <w:rsid w:val="009E7111"/>
    <w:rsid w:val="009E795F"/>
    <w:rsid w:val="009E7A1E"/>
    <w:rsid w:val="009E7D3E"/>
    <w:rsid w:val="009E7FA8"/>
    <w:rsid w:val="009F0999"/>
    <w:rsid w:val="009F0EA1"/>
    <w:rsid w:val="009F13D3"/>
    <w:rsid w:val="009F22D8"/>
    <w:rsid w:val="009F26E7"/>
    <w:rsid w:val="009F27FA"/>
    <w:rsid w:val="009F28A7"/>
    <w:rsid w:val="009F2ADA"/>
    <w:rsid w:val="009F2C9E"/>
    <w:rsid w:val="009F2DB9"/>
    <w:rsid w:val="009F3244"/>
    <w:rsid w:val="009F341D"/>
    <w:rsid w:val="009F3592"/>
    <w:rsid w:val="009F3C6B"/>
    <w:rsid w:val="009F3D4D"/>
    <w:rsid w:val="009F4C19"/>
    <w:rsid w:val="009F508D"/>
    <w:rsid w:val="009F52AE"/>
    <w:rsid w:val="009F536A"/>
    <w:rsid w:val="009F5560"/>
    <w:rsid w:val="009F5877"/>
    <w:rsid w:val="009F5EB8"/>
    <w:rsid w:val="009F5EBD"/>
    <w:rsid w:val="009F5F20"/>
    <w:rsid w:val="009F5F5A"/>
    <w:rsid w:val="009F5FC0"/>
    <w:rsid w:val="009F6457"/>
    <w:rsid w:val="009F68D7"/>
    <w:rsid w:val="009F6A15"/>
    <w:rsid w:val="009F6C05"/>
    <w:rsid w:val="009F71C4"/>
    <w:rsid w:val="009F7968"/>
    <w:rsid w:val="009F7ED1"/>
    <w:rsid w:val="00A00411"/>
    <w:rsid w:val="00A0047C"/>
    <w:rsid w:val="00A007C6"/>
    <w:rsid w:val="00A007D2"/>
    <w:rsid w:val="00A0082F"/>
    <w:rsid w:val="00A00A7D"/>
    <w:rsid w:val="00A00D83"/>
    <w:rsid w:val="00A022AE"/>
    <w:rsid w:val="00A02497"/>
    <w:rsid w:val="00A026A0"/>
    <w:rsid w:val="00A02800"/>
    <w:rsid w:val="00A02B3B"/>
    <w:rsid w:val="00A02B52"/>
    <w:rsid w:val="00A03278"/>
    <w:rsid w:val="00A03326"/>
    <w:rsid w:val="00A038AE"/>
    <w:rsid w:val="00A0396D"/>
    <w:rsid w:val="00A03A77"/>
    <w:rsid w:val="00A03C4E"/>
    <w:rsid w:val="00A03E0E"/>
    <w:rsid w:val="00A04067"/>
    <w:rsid w:val="00A04483"/>
    <w:rsid w:val="00A046CC"/>
    <w:rsid w:val="00A04C37"/>
    <w:rsid w:val="00A05084"/>
    <w:rsid w:val="00A0513D"/>
    <w:rsid w:val="00A0586A"/>
    <w:rsid w:val="00A05B4A"/>
    <w:rsid w:val="00A06046"/>
    <w:rsid w:val="00A066F7"/>
    <w:rsid w:val="00A06835"/>
    <w:rsid w:val="00A06AF6"/>
    <w:rsid w:val="00A06C87"/>
    <w:rsid w:val="00A06E0D"/>
    <w:rsid w:val="00A06E37"/>
    <w:rsid w:val="00A06E61"/>
    <w:rsid w:val="00A06FDB"/>
    <w:rsid w:val="00A0748E"/>
    <w:rsid w:val="00A0751D"/>
    <w:rsid w:val="00A07599"/>
    <w:rsid w:val="00A076D0"/>
    <w:rsid w:val="00A079B5"/>
    <w:rsid w:val="00A07D6A"/>
    <w:rsid w:val="00A07D9C"/>
    <w:rsid w:val="00A07FA7"/>
    <w:rsid w:val="00A10273"/>
    <w:rsid w:val="00A10F03"/>
    <w:rsid w:val="00A11175"/>
    <w:rsid w:val="00A11316"/>
    <w:rsid w:val="00A113B7"/>
    <w:rsid w:val="00A113CD"/>
    <w:rsid w:val="00A113CF"/>
    <w:rsid w:val="00A113E4"/>
    <w:rsid w:val="00A11645"/>
    <w:rsid w:val="00A1165C"/>
    <w:rsid w:val="00A116C8"/>
    <w:rsid w:val="00A11AA6"/>
    <w:rsid w:val="00A11B55"/>
    <w:rsid w:val="00A11BBC"/>
    <w:rsid w:val="00A11BD1"/>
    <w:rsid w:val="00A11CDA"/>
    <w:rsid w:val="00A12482"/>
    <w:rsid w:val="00A126D8"/>
    <w:rsid w:val="00A12887"/>
    <w:rsid w:val="00A12A44"/>
    <w:rsid w:val="00A12CFE"/>
    <w:rsid w:val="00A134E0"/>
    <w:rsid w:val="00A13871"/>
    <w:rsid w:val="00A14326"/>
    <w:rsid w:val="00A14654"/>
    <w:rsid w:val="00A1492E"/>
    <w:rsid w:val="00A14AFC"/>
    <w:rsid w:val="00A15CB1"/>
    <w:rsid w:val="00A15D71"/>
    <w:rsid w:val="00A161EF"/>
    <w:rsid w:val="00A16907"/>
    <w:rsid w:val="00A1693E"/>
    <w:rsid w:val="00A16B9F"/>
    <w:rsid w:val="00A16F80"/>
    <w:rsid w:val="00A17031"/>
    <w:rsid w:val="00A1708D"/>
    <w:rsid w:val="00A1748B"/>
    <w:rsid w:val="00A177E4"/>
    <w:rsid w:val="00A17BAC"/>
    <w:rsid w:val="00A209C2"/>
    <w:rsid w:val="00A209C8"/>
    <w:rsid w:val="00A20B46"/>
    <w:rsid w:val="00A20E26"/>
    <w:rsid w:val="00A21078"/>
    <w:rsid w:val="00A21447"/>
    <w:rsid w:val="00A2151F"/>
    <w:rsid w:val="00A215D0"/>
    <w:rsid w:val="00A2204B"/>
    <w:rsid w:val="00A223DE"/>
    <w:rsid w:val="00A2267F"/>
    <w:rsid w:val="00A22835"/>
    <w:rsid w:val="00A22971"/>
    <w:rsid w:val="00A231AF"/>
    <w:rsid w:val="00A23424"/>
    <w:rsid w:val="00A235B4"/>
    <w:rsid w:val="00A23637"/>
    <w:rsid w:val="00A23814"/>
    <w:rsid w:val="00A23FA5"/>
    <w:rsid w:val="00A240C6"/>
    <w:rsid w:val="00A2430E"/>
    <w:rsid w:val="00A244AD"/>
    <w:rsid w:val="00A24584"/>
    <w:rsid w:val="00A24620"/>
    <w:rsid w:val="00A24646"/>
    <w:rsid w:val="00A2494C"/>
    <w:rsid w:val="00A24C61"/>
    <w:rsid w:val="00A24F95"/>
    <w:rsid w:val="00A25034"/>
    <w:rsid w:val="00A25076"/>
    <w:rsid w:val="00A257C8"/>
    <w:rsid w:val="00A2597F"/>
    <w:rsid w:val="00A26247"/>
    <w:rsid w:val="00A26250"/>
    <w:rsid w:val="00A2698B"/>
    <w:rsid w:val="00A26A94"/>
    <w:rsid w:val="00A26D2A"/>
    <w:rsid w:val="00A27197"/>
    <w:rsid w:val="00A273BC"/>
    <w:rsid w:val="00A27C62"/>
    <w:rsid w:val="00A27E97"/>
    <w:rsid w:val="00A27F0B"/>
    <w:rsid w:val="00A27F22"/>
    <w:rsid w:val="00A3015F"/>
    <w:rsid w:val="00A3037B"/>
    <w:rsid w:val="00A30544"/>
    <w:rsid w:val="00A30922"/>
    <w:rsid w:val="00A309F6"/>
    <w:rsid w:val="00A30A9B"/>
    <w:rsid w:val="00A30B98"/>
    <w:rsid w:val="00A31140"/>
    <w:rsid w:val="00A31610"/>
    <w:rsid w:val="00A31624"/>
    <w:rsid w:val="00A319AD"/>
    <w:rsid w:val="00A32554"/>
    <w:rsid w:val="00A326E1"/>
    <w:rsid w:val="00A32AD6"/>
    <w:rsid w:val="00A334FD"/>
    <w:rsid w:val="00A33637"/>
    <w:rsid w:val="00A33720"/>
    <w:rsid w:val="00A3383C"/>
    <w:rsid w:val="00A338AF"/>
    <w:rsid w:val="00A33C94"/>
    <w:rsid w:val="00A33D5F"/>
    <w:rsid w:val="00A33F72"/>
    <w:rsid w:val="00A3410A"/>
    <w:rsid w:val="00A342B8"/>
    <w:rsid w:val="00A346B3"/>
    <w:rsid w:val="00A3524D"/>
    <w:rsid w:val="00A35FBD"/>
    <w:rsid w:val="00A360AF"/>
    <w:rsid w:val="00A36340"/>
    <w:rsid w:val="00A3638D"/>
    <w:rsid w:val="00A36514"/>
    <w:rsid w:val="00A366C6"/>
    <w:rsid w:val="00A36807"/>
    <w:rsid w:val="00A36824"/>
    <w:rsid w:val="00A36842"/>
    <w:rsid w:val="00A369D4"/>
    <w:rsid w:val="00A37609"/>
    <w:rsid w:val="00A37907"/>
    <w:rsid w:val="00A3795B"/>
    <w:rsid w:val="00A37D09"/>
    <w:rsid w:val="00A4053C"/>
    <w:rsid w:val="00A40849"/>
    <w:rsid w:val="00A4145A"/>
    <w:rsid w:val="00A41498"/>
    <w:rsid w:val="00A41589"/>
    <w:rsid w:val="00A418A5"/>
    <w:rsid w:val="00A4190A"/>
    <w:rsid w:val="00A42495"/>
    <w:rsid w:val="00A42621"/>
    <w:rsid w:val="00A42778"/>
    <w:rsid w:val="00A42C9B"/>
    <w:rsid w:val="00A432A5"/>
    <w:rsid w:val="00A43512"/>
    <w:rsid w:val="00A436B8"/>
    <w:rsid w:val="00A43A35"/>
    <w:rsid w:val="00A43D28"/>
    <w:rsid w:val="00A43EB1"/>
    <w:rsid w:val="00A447DF"/>
    <w:rsid w:val="00A449A7"/>
    <w:rsid w:val="00A44E24"/>
    <w:rsid w:val="00A44E57"/>
    <w:rsid w:val="00A44F70"/>
    <w:rsid w:val="00A4518E"/>
    <w:rsid w:val="00A452C7"/>
    <w:rsid w:val="00A457ED"/>
    <w:rsid w:val="00A4593D"/>
    <w:rsid w:val="00A45A8A"/>
    <w:rsid w:val="00A45B04"/>
    <w:rsid w:val="00A45BD7"/>
    <w:rsid w:val="00A45F26"/>
    <w:rsid w:val="00A46183"/>
    <w:rsid w:val="00A4629D"/>
    <w:rsid w:val="00A46680"/>
    <w:rsid w:val="00A46764"/>
    <w:rsid w:val="00A46B40"/>
    <w:rsid w:val="00A46D51"/>
    <w:rsid w:val="00A46E45"/>
    <w:rsid w:val="00A46E93"/>
    <w:rsid w:val="00A46EA2"/>
    <w:rsid w:val="00A47292"/>
    <w:rsid w:val="00A4760D"/>
    <w:rsid w:val="00A47894"/>
    <w:rsid w:val="00A50EDD"/>
    <w:rsid w:val="00A50F92"/>
    <w:rsid w:val="00A5125A"/>
    <w:rsid w:val="00A514F0"/>
    <w:rsid w:val="00A518ED"/>
    <w:rsid w:val="00A51FEC"/>
    <w:rsid w:val="00A521B4"/>
    <w:rsid w:val="00A52C65"/>
    <w:rsid w:val="00A5319A"/>
    <w:rsid w:val="00A53232"/>
    <w:rsid w:val="00A53495"/>
    <w:rsid w:val="00A53610"/>
    <w:rsid w:val="00A53D73"/>
    <w:rsid w:val="00A53E53"/>
    <w:rsid w:val="00A53F13"/>
    <w:rsid w:val="00A540E7"/>
    <w:rsid w:val="00A544A7"/>
    <w:rsid w:val="00A54E46"/>
    <w:rsid w:val="00A55002"/>
    <w:rsid w:val="00A55074"/>
    <w:rsid w:val="00A55292"/>
    <w:rsid w:val="00A5545F"/>
    <w:rsid w:val="00A55641"/>
    <w:rsid w:val="00A556C7"/>
    <w:rsid w:val="00A5576D"/>
    <w:rsid w:val="00A55A99"/>
    <w:rsid w:val="00A55C47"/>
    <w:rsid w:val="00A55ECC"/>
    <w:rsid w:val="00A560BF"/>
    <w:rsid w:val="00A563E0"/>
    <w:rsid w:val="00A56801"/>
    <w:rsid w:val="00A56B24"/>
    <w:rsid w:val="00A56BFF"/>
    <w:rsid w:val="00A56C85"/>
    <w:rsid w:val="00A56CF8"/>
    <w:rsid w:val="00A5724B"/>
    <w:rsid w:val="00A573CF"/>
    <w:rsid w:val="00A57B54"/>
    <w:rsid w:val="00A57C33"/>
    <w:rsid w:val="00A60039"/>
    <w:rsid w:val="00A603C7"/>
    <w:rsid w:val="00A60596"/>
    <w:rsid w:val="00A6077D"/>
    <w:rsid w:val="00A60D03"/>
    <w:rsid w:val="00A611FC"/>
    <w:rsid w:val="00A61AEF"/>
    <w:rsid w:val="00A61BED"/>
    <w:rsid w:val="00A62146"/>
    <w:rsid w:val="00A62373"/>
    <w:rsid w:val="00A6281E"/>
    <w:rsid w:val="00A62CEC"/>
    <w:rsid w:val="00A63380"/>
    <w:rsid w:val="00A63395"/>
    <w:rsid w:val="00A637D1"/>
    <w:rsid w:val="00A63C8C"/>
    <w:rsid w:val="00A63FEB"/>
    <w:rsid w:val="00A64042"/>
    <w:rsid w:val="00A645F1"/>
    <w:rsid w:val="00A64765"/>
    <w:rsid w:val="00A64ACC"/>
    <w:rsid w:val="00A64D7A"/>
    <w:rsid w:val="00A6514E"/>
    <w:rsid w:val="00A65343"/>
    <w:rsid w:val="00A653F8"/>
    <w:rsid w:val="00A656D6"/>
    <w:rsid w:val="00A6571F"/>
    <w:rsid w:val="00A65EA7"/>
    <w:rsid w:val="00A65FAB"/>
    <w:rsid w:val="00A66093"/>
    <w:rsid w:val="00A6613E"/>
    <w:rsid w:val="00A66341"/>
    <w:rsid w:val="00A66FD4"/>
    <w:rsid w:val="00A67068"/>
    <w:rsid w:val="00A676D2"/>
    <w:rsid w:val="00A67B9F"/>
    <w:rsid w:val="00A705C0"/>
    <w:rsid w:val="00A70731"/>
    <w:rsid w:val="00A7087A"/>
    <w:rsid w:val="00A70E1D"/>
    <w:rsid w:val="00A711B1"/>
    <w:rsid w:val="00A71422"/>
    <w:rsid w:val="00A71D75"/>
    <w:rsid w:val="00A71E20"/>
    <w:rsid w:val="00A71EA2"/>
    <w:rsid w:val="00A71F62"/>
    <w:rsid w:val="00A7236D"/>
    <w:rsid w:val="00A725DB"/>
    <w:rsid w:val="00A726C1"/>
    <w:rsid w:val="00A72722"/>
    <w:rsid w:val="00A72CA7"/>
    <w:rsid w:val="00A72F53"/>
    <w:rsid w:val="00A7374A"/>
    <w:rsid w:val="00A738A5"/>
    <w:rsid w:val="00A739E1"/>
    <w:rsid w:val="00A73B85"/>
    <w:rsid w:val="00A73CD4"/>
    <w:rsid w:val="00A73D35"/>
    <w:rsid w:val="00A73DDA"/>
    <w:rsid w:val="00A73DE3"/>
    <w:rsid w:val="00A73EC6"/>
    <w:rsid w:val="00A74017"/>
    <w:rsid w:val="00A741F5"/>
    <w:rsid w:val="00A7489B"/>
    <w:rsid w:val="00A749F5"/>
    <w:rsid w:val="00A74AA9"/>
    <w:rsid w:val="00A75318"/>
    <w:rsid w:val="00A7564C"/>
    <w:rsid w:val="00A761B4"/>
    <w:rsid w:val="00A76225"/>
    <w:rsid w:val="00A76390"/>
    <w:rsid w:val="00A76D25"/>
    <w:rsid w:val="00A770A7"/>
    <w:rsid w:val="00A77256"/>
    <w:rsid w:val="00A77332"/>
    <w:rsid w:val="00A7748E"/>
    <w:rsid w:val="00A774FA"/>
    <w:rsid w:val="00A77505"/>
    <w:rsid w:val="00A77774"/>
    <w:rsid w:val="00A778EE"/>
    <w:rsid w:val="00A77E4B"/>
    <w:rsid w:val="00A800BF"/>
    <w:rsid w:val="00A80472"/>
    <w:rsid w:val="00A808E2"/>
    <w:rsid w:val="00A80C1E"/>
    <w:rsid w:val="00A81056"/>
    <w:rsid w:val="00A81228"/>
    <w:rsid w:val="00A8122F"/>
    <w:rsid w:val="00A81563"/>
    <w:rsid w:val="00A81CCF"/>
    <w:rsid w:val="00A81F95"/>
    <w:rsid w:val="00A8226F"/>
    <w:rsid w:val="00A82640"/>
    <w:rsid w:val="00A82A57"/>
    <w:rsid w:val="00A82DE8"/>
    <w:rsid w:val="00A83014"/>
    <w:rsid w:val="00A83272"/>
    <w:rsid w:val="00A83497"/>
    <w:rsid w:val="00A83CB9"/>
    <w:rsid w:val="00A83E0E"/>
    <w:rsid w:val="00A84349"/>
    <w:rsid w:val="00A84B1D"/>
    <w:rsid w:val="00A84BDF"/>
    <w:rsid w:val="00A84C59"/>
    <w:rsid w:val="00A84F58"/>
    <w:rsid w:val="00A84FA2"/>
    <w:rsid w:val="00A85224"/>
    <w:rsid w:val="00A85379"/>
    <w:rsid w:val="00A85748"/>
    <w:rsid w:val="00A8587D"/>
    <w:rsid w:val="00A85A56"/>
    <w:rsid w:val="00A85D3F"/>
    <w:rsid w:val="00A861A6"/>
    <w:rsid w:val="00A86303"/>
    <w:rsid w:val="00A86D2A"/>
    <w:rsid w:val="00A87476"/>
    <w:rsid w:val="00A87BFD"/>
    <w:rsid w:val="00A87C4F"/>
    <w:rsid w:val="00A90019"/>
    <w:rsid w:val="00A90273"/>
    <w:rsid w:val="00A90288"/>
    <w:rsid w:val="00A904BF"/>
    <w:rsid w:val="00A90593"/>
    <w:rsid w:val="00A909EA"/>
    <w:rsid w:val="00A90E96"/>
    <w:rsid w:val="00A90F26"/>
    <w:rsid w:val="00A90F54"/>
    <w:rsid w:val="00A9183B"/>
    <w:rsid w:val="00A91931"/>
    <w:rsid w:val="00A91B20"/>
    <w:rsid w:val="00A91C23"/>
    <w:rsid w:val="00A91DFA"/>
    <w:rsid w:val="00A91E15"/>
    <w:rsid w:val="00A921CD"/>
    <w:rsid w:val="00A923B0"/>
    <w:rsid w:val="00A92CF4"/>
    <w:rsid w:val="00A92FCA"/>
    <w:rsid w:val="00A9337E"/>
    <w:rsid w:val="00A936F2"/>
    <w:rsid w:val="00A93E0D"/>
    <w:rsid w:val="00A943B9"/>
    <w:rsid w:val="00A945E3"/>
    <w:rsid w:val="00A9465E"/>
    <w:rsid w:val="00A94859"/>
    <w:rsid w:val="00A949FA"/>
    <w:rsid w:val="00A94AD8"/>
    <w:rsid w:val="00A94CB7"/>
    <w:rsid w:val="00A94CF3"/>
    <w:rsid w:val="00A94EB5"/>
    <w:rsid w:val="00A9520E"/>
    <w:rsid w:val="00A9537D"/>
    <w:rsid w:val="00A9539E"/>
    <w:rsid w:val="00A95421"/>
    <w:rsid w:val="00A954D2"/>
    <w:rsid w:val="00A95D8A"/>
    <w:rsid w:val="00A95DB8"/>
    <w:rsid w:val="00A95E80"/>
    <w:rsid w:val="00A95F05"/>
    <w:rsid w:val="00A95FF5"/>
    <w:rsid w:val="00A960F5"/>
    <w:rsid w:val="00A96339"/>
    <w:rsid w:val="00A965E9"/>
    <w:rsid w:val="00A96EF0"/>
    <w:rsid w:val="00A96EF9"/>
    <w:rsid w:val="00A97103"/>
    <w:rsid w:val="00A97194"/>
    <w:rsid w:val="00A974C6"/>
    <w:rsid w:val="00A975FC"/>
    <w:rsid w:val="00A97660"/>
    <w:rsid w:val="00A97670"/>
    <w:rsid w:val="00AA01C4"/>
    <w:rsid w:val="00AA0260"/>
    <w:rsid w:val="00AA0678"/>
    <w:rsid w:val="00AA0897"/>
    <w:rsid w:val="00AA0961"/>
    <w:rsid w:val="00AA0E3D"/>
    <w:rsid w:val="00AA0F12"/>
    <w:rsid w:val="00AA0F31"/>
    <w:rsid w:val="00AA114F"/>
    <w:rsid w:val="00AA161E"/>
    <w:rsid w:val="00AA18F3"/>
    <w:rsid w:val="00AA1C16"/>
    <w:rsid w:val="00AA1D56"/>
    <w:rsid w:val="00AA1E1E"/>
    <w:rsid w:val="00AA2036"/>
    <w:rsid w:val="00AA20BF"/>
    <w:rsid w:val="00AA2676"/>
    <w:rsid w:val="00AA2C7A"/>
    <w:rsid w:val="00AA2EA9"/>
    <w:rsid w:val="00AA30D3"/>
    <w:rsid w:val="00AA3610"/>
    <w:rsid w:val="00AA3893"/>
    <w:rsid w:val="00AA3C92"/>
    <w:rsid w:val="00AA3D9A"/>
    <w:rsid w:val="00AA424A"/>
    <w:rsid w:val="00AA4925"/>
    <w:rsid w:val="00AA5067"/>
    <w:rsid w:val="00AA52AE"/>
    <w:rsid w:val="00AA57A4"/>
    <w:rsid w:val="00AA5979"/>
    <w:rsid w:val="00AA5B32"/>
    <w:rsid w:val="00AA5B37"/>
    <w:rsid w:val="00AA5DB2"/>
    <w:rsid w:val="00AA624E"/>
    <w:rsid w:val="00AA63B9"/>
    <w:rsid w:val="00AA65A5"/>
    <w:rsid w:val="00AA6E89"/>
    <w:rsid w:val="00AA6FC4"/>
    <w:rsid w:val="00AA737C"/>
    <w:rsid w:val="00AA7BFA"/>
    <w:rsid w:val="00AA7CDD"/>
    <w:rsid w:val="00AB000D"/>
    <w:rsid w:val="00AB00EE"/>
    <w:rsid w:val="00AB014E"/>
    <w:rsid w:val="00AB04B7"/>
    <w:rsid w:val="00AB09EB"/>
    <w:rsid w:val="00AB0B5C"/>
    <w:rsid w:val="00AB0BEE"/>
    <w:rsid w:val="00AB0E21"/>
    <w:rsid w:val="00AB1634"/>
    <w:rsid w:val="00AB18A7"/>
    <w:rsid w:val="00AB1C01"/>
    <w:rsid w:val="00AB1DFE"/>
    <w:rsid w:val="00AB1E3D"/>
    <w:rsid w:val="00AB23AF"/>
    <w:rsid w:val="00AB2571"/>
    <w:rsid w:val="00AB26AD"/>
    <w:rsid w:val="00AB2844"/>
    <w:rsid w:val="00AB287B"/>
    <w:rsid w:val="00AB3015"/>
    <w:rsid w:val="00AB3855"/>
    <w:rsid w:val="00AB3B66"/>
    <w:rsid w:val="00AB4029"/>
    <w:rsid w:val="00AB4240"/>
    <w:rsid w:val="00AB4B8F"/>
    <w:rsid w:val="00AB502D"/>
    <w:rsid w:val="00AB59DF"/>
    <w:rsid w:val="00AB5B2E"/>
    <w:rsid w:val="00AB5B83"/>
    <w:rsid w:val="00AB5BC4"/>
    <w:rsid w:val="00AB673C"/>
    <w:rsid w:val="00AB6D4A"/>
    <w:rsid w:val="00AB70D4"/>
    <w:rsid w:val="00AB738F"/>
    <w:rsid w:val="00AB7B43"/>
    <w:rsid w:val="00AB7BCE"/>
    <w:rsid w:val="00AB7DC0"/>
    <w:rsid w:val="00AB7E6B"/>
    <w:rsid w:val="00AC02D3"/>
    <w:rsid w:val="00AC0301"/>
    <w:rsid w:val="00AC03A5"/>
    <w:rsid w:val="00AC0465"/>
    <w:rsid w:val="00AC0831"/>
    <w:rsid w:val="00AC0A13"/>
    <w:rsid w:val="00AC0AAE"/>
    <w:rsid w:val="00AC0AF6"/>
    <w:rsid w:val="00AC0B96"/>
    <w:rsid w:val="00AC128E"/>
    <w:rsid w:val="00AC131E"/>
    <w:rsid w:val="00AC181C"/>
    <w:rsid w:val="00AC187B"/>
    <w:rsid w:val="00AC1A76"/>
    <w:rsid w:val="00AC1BAC"/>
    <w:rsid w:val="00AC1DC9"/>
    <w:rsid w:val="00AC1F9E"/>
    <w:rsid w:val="00AC206B"/>
    <w:rsid w:val="00AC209A"/>
    <w:rsid w:val="00AC230E"/>
    <w:rsid w:val="00AC24FB"/>
    <w:rsid w:val="00AC250A"/>
    <w:rsid w:val="00AC29F8"/>
    <w:rsid w:val="00AC2A4C"/>
    <w:rsid w:val="00AC2E4B"/>
    <w:rsid w:val="00AC312E"/>
    <w:rsid w:val="00AC3809"/>
    <w:rsid w:val="00AC3A86"/>
    <w:rsid w:val="00AC3D19"/>
    <w:rsid w:val="00AC3D80"/>
    <w:rsid w:val="00AC3F6D"/>
    <w:rsid w:val="00AC414E"/>
    <w:rsid w:val="00AC49D3"/>
    <w:rsid w:val="00AC5014"/>
    <w:rsid w:val="00AC5318"/>
    <w:rsid w:val="00AC5630"/>
    <w:rsid w:val="00AC5656"/>
    <w:rsid w:val="00AC56E5"/>
    <w:rsid w:val="00AC56EE"/>
    <w:rsid w:val="00AC5726"/>
    <w:rsid w:val="00AC58FB"/>
    <w:rsid w:val="00AC5C52"/>
    <w:rsid w:val="00AC5C84"/>
    <w:rsid w:val="00AC5D0E"/>
    <w:rsid w:val="00AC5FAF"/>
    <w:rsid w:val="00AC608A"/>
    <w:rsid w:val="00AC637D"/>
    <w:rsid w:val="00AC658E"/>
    <w:rsid w:val="00AC673D"/>
    <w:rsid w:val="00AC678D"/>
    <w:rsid w:val="00AC6896"/>
    <w:rsid w:val="00AC6A68"/>
    <w:rsid w:val="00AC6AEB"/>
    <w:rsid w:val="00AC7704"/>
    <w:rsid w:val="00AD0038"/>
    <w:rsid w:val="00AD0791"/>
    <w:rsid w:val="00AD085F"/>
    <w:rsid w:val="00AD0B37"/>
    <w:rsid w:val="00AD0E1A"/>
    <w:rsid w:val="00AD0E46"/>
    <w:rsid w:val="00AD141B"/>
    <w:rsid w:val="00AD154A"/>
    <w:rsid w:val="00AD15E0"/>
    <w:rsid w:val="00AD1712"/>
    <w:rsid w:val="00AD1754"/>
    <w:rsid w:val="00AD179C"/>
    <w:rsid w:val="00AD181C"/>
    <w:rsid w:val="00AD18FA"/>
    <w:rsid w:val="00AD1A1A"/>
    <w:rsid w:val="00AD1AA7"/>
    <w:rsid w:val="00AD1C24"/>
    <w:rsid w:val="00AD1CE7"/>
    <w:rsid w:val="00AD1EF1"/>
    <w:rsid w:val="00AD27B9"/>
    <w:rsid w:val="00AD2953"/>
    <w:rsid w:val="00AD2A23"/>
    <w:rsid w:val="00AD2D64"/>
    <w:rsid w:val="00AD2F5F"/>
    <w:rsid w:val="00AD3023"/>
    <w:rsid w:val="00AD3159"/>
    <w:rsid w:val="00AD36C0"/>
    <w:rsid w:val="00AD3804"/>
    <w:rsid w:val="00AD397D"/>
    <w:rsid w:val="00AD3DD4"/>
    <w:rsid w:val="00AD410C"/>
    <w:rsid w:val="00AD45BD"/>
    <w:rsid w:val="00AD45C5"/>
    <w:rsid w:val="00AD4747"/>
    <w:rsid w:val="00AD4D44"/>
    <w:rsid w:val="00AD5006"/>
    <w:rsid w:val="00AD5470"/>
    <w:rsid w:val="00AD55BE"/>
    <w:rsid w:val="00AD574E"/>
    <w:rsid w:val="00AD5982"/>
    <w:rsid w:val="00AD5B7A"/>
    <w:rsid w:val="00AD5C0D"/>
    <w:rsid w:val="00AD6213"/>
    <w:rsid w:val="00AD6278"/>
    <w:rsid w:val="00AD6306"/>
    <w:rsid w:val="00AD674D"/>
    <w:rsid w:val="00AD6822"/>
    <w:rsid w:val="00AD6A38"/>
    <w:rsid w:val="00AD6A8C"/>
    <w:rsid w:val="00AD6B4F"/>
    <w:rsid w:val="00AD6BB5"/>
    <w:rsid w:val="00AD6D04"/>
    <w:rsid w:val="00AD6E00"/>
    <w:rsid w:val="00AD6E4E"/>
    <w:rsid w:val="00AD71A2"/>
    <w:rsid w:val="00AE072F"/>
    <w:rsid w:val="00AE0A1F"/>
    <w:rsid w:val="00AE0A30"/>
    <w:rsid w:val="00AE0A67"/>
    <w:rsid w:val="00AE16B6"/>
    <w:rsid w:val="00AE1AB0"/>
    <w:rsid w:val="00AE1D1D"/>
    <w:rsid w:val="00AE2022"/>
    <w:rsid w:val="00AE283E"/>
    <w:rsid w:val="00AE30FD"/>
    <w:rsid w:val="00AE3442"/>
    <w:rsid w:val="00AE35C6"/>
    <w:rsid w:val="00AE36C8"/>
    <w:rsid w:val="00AE37D9"/>
    <w:rsid w:val="00AE38AB"/>
    <w:rsid w:val="00AE38BB"/>
    <w:rsid w:val="00AE38BC"/>
    <w:rsid w:val="00AE3B29"/>
    <w:rsid w:val="00AE3C5D"/>
    <w:rsid w:val="00AE3F8F"/>
    <w:rsid w:val="00AE3FA8"/>
    <w:rsid w:val="00AE4002"/>
    <w:rsid w:val="00AE448F"/>
    <w:rsid w:val="00AE44CE"/>
    <w:rsid w:val="00AE4599"/>
    <w:rsid w:val="00AE480B"/>
    <w:rsid w:val="00AE4901"/>
    <w:rsid w:val="00AE4CFE"/>
    <w:rsid w:val="00AE4D68"/>
    <w:rsid w:val="00AE50B4"/>
    <w:rsid w:val="00AE53CB"/>
    <w:rsid w:val="00AE5780"/>
    <w:rsid w:val="00AE5A79"/>
    <w:rsid w:val="00AE5EFD"/>
    <w:rsid w:val="00AE6053"/>
    <w:rsid w:val="00AE6AB2"/>
    <w:rsid w:val="00AE6BD2"/>
    <w:rsid w:val="00AE6C0D"/>
    <w:rsid w:val="00AE6CA1"/>
    <w:rsid w:val="00AE738F"/>
    <w:rsid w:val="00AE7864"/>
    <w:rsid w:val="00AE78D9"/>
    <w:rsid w:val="00AE7A46"/>
    <w:rsid w:val="00AE7FBE"/>
    <w:rsid w:val="00AF0022"/>
    <w:rsid w:val="00AF00ED"/>
    <w:rsid w:val="00AF0219"/>
    <w:rsid w:val="00AF03FC"/>
    <w:rsid w:val="00AF061E"/>
    <w:rsid w:val="00AF0678"/>
    <w:rsid w:val="00AF06C1"/>
    <w:rsid w:val="00AF0925"/>
    <w:rsid w:val="00AF0958"/>
    <w:rsid w:val="00AF0997"/>
    <w:rsid w:val="00AF0D7A"/>
    <w:rsid w:val="00AF13FC"/>
    <w:rsid w:val="00AF1409"/>
    <w:rsid w:val="00AF1772"/>
    <w:rsid w:val="00AF182E"/>
    <w:rsid w:val="00AF1A02"/>
    <w:rsid w:val="00AF1BCD"/>
    <w:rsid w:val="00AF21F8"/>
    <w:rsid w:val="00AF22FE"/>
    <w:rsid w:val="00AF2469"/>
    <w:rsid w:val="00AF264A"/>
    <w:rsid w:val="00AF28FC"/>
    <w:rsid w:val="00AF2B72"/>
    <w:rsid w:val="00AF2C4A"/>
    <w:rsid w:val="00AF2CDE"/>
    <w:rsid w:val="00AF2D7E"/>
    <w:rsid w:val="00AF33DF"/>
    <w:rsid w:val="00AF3AF6"/>
    <w:rsid w:val="00AF3BF5"/>
    <w:rsid w:val="00AF3F2A"/>
    <w:rsid w:val="00AF483B"/>
    <w:rsid w:val="00AF49B6"/>
    <w:rsid w:val="00AF4D8F"/>
    <w:rsid w:val="00AF5481"/>
    <w:rsid w:val="00AF5664"/>
    <w:rsid w:val="00AF5683"/>
    <w:rsid w:val="00AF5D25"/>
    <w:rsid w:val="00AF61BE"/>
    <w:rsid w:val="00AF6527"/>
    <w:rsid w:val="00AF6708"/>
    <w:rsid w:val="00AF67B0"/>
    <w:rsid w:val="00AF6A5B"/>
    <w:rsid w:val="00AF6DFA"/>
    <w:rsid w:val="00AF7045"/>
    <w:rsid w:val="00AF742D"/>
    <w:rsid w:val="00AF787C"/>
    <w:rsid w:val="00AF7F21"/>
    <w:rsid w:val="00AF7FC1"/>
    <w:rsid w:val="00B00180"/>
    <w:rsid w:val="00B00371"/>
    <w:rsid w:val="00B00470"/>
    <w:rsid w:val="00B00536"/>
    <w:rsid w:val="00B005C3"/>
    <w:rsid w:val="00B00881"/>
    <w:rsid w:val="00B009BD"/>
    <w:rsid w:val="00B009D8"/>
    <w:rsid w:val="00B00AE6"/>
    <w:rsid w:val="00B00B8D"/>
    <w:rsid w:val="00B01037"/>
    <w:rsid w:val="00B01157"/>
    <w:rsid w:val="00B011A8"/>
    <w:rsid w:val="00B011BB"/>
    <w:rsid w:val="00B01249"/>
    <w:rsid w:val="00B018F1"/>
    <w:rsid w:val="00B01A58"/>
    <w:rsid w:val="00B01CF7"/>
    <w:rsid w:val="00B01E21"/>
    <w:rsid w:val="00B01FAA"/>
    <w:rsid w:val="00B02041"/>
    <w:rsid w:val="00B020A3"/>
    <w:rsid w:val="00B022ED"/>
    <w:rsid w:val="00B0231D"/>
    <w:rsid w:val="00B023D5"/>
    <w:rsid w:val="00B029CD"/>
    <w:rsid w:val="00B02C26"/>
    <w:rsid w:val="00B02CA8"/>
    <w:rsid w:val="00B02D6F"/>
    <w:rsid w:val="00B02DAF"/>
    <w:rsid w:val="00B02F8B"/>
    <w:rsid w:val="00B0359A"/>
    <w:rsid w:val="00B03B2A"/>
    <w:rsid w:val="00B03DD7"/>
    <w:rsid w:val="00B03F67"/>
    <w:rsid w:val="00B0404D"/>
    <w:rsid w:val="00B0414E"/>
    <w:rsid w:val="00B04200"/>
    <w:rsid w:val="00B044B2"/>
    <w:rsid w:val="00B045BB"/>
    <w:rsid w:val="00B045CB"/>
    <w:rsid w:val="00B045CC"/>
    <w:rsid w:val="00B04749"/>
    <w:rsid w:val="00B04BA0"/>
    <w:rsid w:val="00B04D01"/>
    <w:rsid w:val="00B04DC3"/>
    <w:rsid w:val="00B04EA9"/>
    <w:rsid w:val="00B05204"/>
    <w:rsid w:val="00B05264"/>
    <w:rsid w:val="00B05770"/>
    <w:rsid w:val="00B05802"/>
    <w:rsid w:val="00B058CA"/>
    <w:rsid w:val="00B05B29"/>
    <w:rsid w:val="00B05D60"/>
    <w:rsid w:val="00B0606C"/>
    <w:rsid w:val="00B0619A"/>
    <w:rsid w:val="00B06978"/>
    <w:rsid w:val="00B06BD3"/>
    <w:rsid w:val="00B06D3A"/>
    <w:rsid w:val="00B075A4"/>
    <w:rsid w:val="00B07664"/>
    <w:rsid w:val="00B07B5A"/>
    <w:rsid w:val="00B10057"/>
    <w:rsid w:val="00B10174"/>
    <w:rsid w:val="00B10306"/>
    <w:rsid w:val="00B10473"/>
    <w:rsid w:val="00B10592"/>
    <w:rsid w:val="00B10999"/>
    <w:rsid w:val="00B109B2"/>
    <w:rsid w:val="00B114C8"/>
    <w:rsid w:val="00B11722"/>
    <w:rsid w:val="00B11C19"/>
    <w:rsid w:val="00B121C0"/>
    <w:rsid w:val="00B123E9"/>
    <w:rsid w:val="00B1246B"/>
    <w:rsid w:val="00B1268B"/>
    <w:rsid w:val="00B12742"/>
    <w:rsid w:val="00B127D6"/>
    <w:rsid w:val="00B131C2"/>
    <w:rsid w:val="00B1338C"/>
    <w:rsid w:val="00B13726"/>
    <w:rsid w:val="00B13782"/>
    <w:rsid w:val="00B13989"/>
    <w:rsid w:val="00B13F26"/>
    <w:rsid w:val="00B143CD"/>
    <w:rsid w:val="00B147B7"/>
    <w:rsid w:val="00B148AD"/>
    <w:rsid w:val="00B151D5"/>
    <w:rsid w:val="00B15232"/>
    <w:rsid w:val="00B154A7"/>
    <w:rsid w:val="00B15599"/>
    <w:rsid w:val="00B158AD"/>
    <w:rsid w:val="00B15AC6"/>
    <w:rsid w:val="00B15E4C"/>
    <w:rsid w:val="00B15EA7"/>
    <w:rsid w:val="00B15FBC"/>
    <w:rsid w:val="00B161F3"/>
    <w:rsid w:val="00B168E2"/>
    <w:rsid w:val="00B17284"/>
    <w:rsid w:val="00B17EFF"/>
    <w:rsid w:val="00B2054A"/>
    <w:rsid w:val="00B20631"/>
    <w:rsid w:val="00B20E6D"/>
    <w:rsid w:val="00B21AEC"/>
    <w:rsid w:val="00B21E6F"/>
    <w:rsid w:val="00B21FCF"/>
    <w:rsid w:val="00B2267C"/>
    <w:rsid w:val="00B22797"/>
    <w:rsid w:val="00B2281F"/>
    <w:rsid w:val="00B2295C"/>
    <w:rsid w:val="00B22A30"/>
    <w:rsid w:val="00B22BB2"/>
    <w:rsid w:val="00B232A1"/>
    <w:rsid w:val="00B23352"/>
    <w:rsid w:val="00B233A4"/>
    <w:rsid w:val="00B2350E"/>
    <w:rsid w:val="00B2381E"/>
    <w:rsid w:val="00B23A09"/>
    <w:rsid w:val="00B23DE4"/>
    <w:rsid w:val="00B23E50"/>
    <w:rsid w:val="00B24376"/>
    <w:rsid w:val="00B243E3"/>
    <w:rsid w:val="00B247A8"/>
    <w:rsid w:val="00B247EF"/>
    <w:rsid w:val="00B2484A"/>
    <w:rsid w:val="00B24CFD"/>
    <w:rsid w:val="00B250B1"/>
    <w:rsid w:val="00B252CF"/>
    <w:rsid w:val="00B255CF"/>
    <w:rsid w:val="00B262AB"/>
    <w:rsid w:val="00B266D7"/>
    <w:rsid w:val="00B26B54"/>
    <w:rsid w:val="00B2763D"/>
    <w:rsid w:val="00B27BB0"/>
    <w:rsid w:val="00B27DFA"/>
    <w:rsid w:val="00B3007C"/>
    <w:rsid w:val="00B300F6"/>
    <w:rsid w:val="00B30524"/>
    <w:rsid w:val="00B3075F"/>
    <w:rsid w:val="00B30B3F"/>
    <w:rsid w:val="00B30F73"/>
    <w:rsid w:val="00B3155A"/>
    <w:rsid w:val="00B317E2"/>
    <w:rsid w:val="00B31D69"/>
    <w:rsid w:val="00B322D0"/>
    <w:rsid w:val="00B32AF2"/>
    <w:rsid w:val="00B33365"/>
    <w:rsid w:val="00B33427"/>
    <w:rsid w:val="00B33519"/>
    <w:rsid w:val="00B335AB"/>
    <w:rsid w:val="00B33840"/>
    <w:rsid w:val="00B33884"/>
    <w:rsid w:val="00B3404F"/>
    <w:rsid w:val="00B340C7"/>
    <w:rsid w:val="00B34632"/>
    <w:rsid w:val="00B34DB9"/>
    <w:rsid w:val="00B3530F"/>
    <w:rsid w:val="00B35616"/>
    <w:rsid w:val="00B35806"/>
    <w:rsid w:val="00B35A66"/>
    <w:rsid w:val="00B35A6E"/>
    <w:rsid w:val="00B35B83"/>
    <w:rsid w:val="00B35BD7"/>
    <w:rsid w:val="00B35F0D"/>
    <w:rsid w:val="00B3639D"/>
    <w:rsid w:val="00B36461"/>
    <w:rsid w:val="00B366F6"/>
    <w:rsid w:val="00B36B0A"/>
    <w:rsid w:val="00B36EBE"/>
    <w:rsid w:val="00B36F19"/>
    <w:rsid w:val="00B3709F"/>
    <w:rsid w:val="00B402F0"/>
    <w:rsid w:val="00B40486"/>
    <w:rsid w:val="00B40519"/>
    <w:rsid w:val="00B409CE"/>
    <w:rsid w:val="00B40F24"/>
    <w:rsid w:val="00B40F82"/>
    <w:rsid w:val="00B410D4"/>
    <w:rsid w:val="00B413B6"/>
    <w:rsid w:val="00B416C6"/>
    <w:rsid w:val="00B4186F"/>
    <w:rsid w:val="00B41A7A"/>
    <w:rsid w:val="00B41CDC"/>
    <w:rsid w:val="00B42135"/>
    <w:rsid w:val="00B426FA"/>
    <w:rsid w:val="00B42A25"/>
    <w:rsid w:val="00B42CA4"/>
    <w:rsid w:val="00B43885"/>
    <w:rsid w:val="00B43E53"/>
    <w:rsid w:val="00B43F3F"/>
    <w:rsid w:val="00B44090"/>
    <w:rsid w:val="00B442C1"/>
    <w:rsid w:val="00B442C3"/>
    <w:rsid w:val="00B44412"/>
    <w:rsid w:val="00B44433"/>
    <w:rsid w:val="00B447AD"/>
    <w:rsid w:val="00B4498C"/>
    <w:rsid w:val="00B44AAC"/>
    <w:rsid w:val="00B44B1F"/>
    <w:rsid w:val="00B44CDA"/>
    <w:rsid w:val="00B44CF0"/>
    <w:rsid w:val="00B44DD0"/>
    <w:rsid w:val="00B4598D"/>
    <w:rsid w:val="00B4599B"/>
    <w:rsid w:val="00B45D47"/>
    <w:rsid w:val="00B462A6"/>
    <w:rsid w:val="00B46363"/>
    <w:rsid w:val="00B463ED"/>
    <w:rsid w:val="00B463EE"/>
    <w:rsid w:val="00B46413"/>
    <w:rsid w:val="00B4668F"/>
    <w:rsid w:val="00B46D60"/>
    <w:rsid w:val="00B4731C"/>
    <w:rsid w:val="00B47478"/>
    <w:rsid w:val="00B47BCC"/>
    <w:rsid w:val="00B47DAE"/>
    <w:rsid w:val="00B47E46"/>
    <w:rsid w:val="00B5043B"/>
    <w:rsid w:val="00B5073A"/>
    <w:rsid w:val="00B5079E"/>
    <w:rsid w:val="00B50FEB"/>
    <w:rsid w:val="00B51324"/>
    <w:rsid w:val="00B5137E"/>
    <w:rsid w:val="00B51822"/>
    <w:rsid w:val="00B51A58"/>
    <w:rsid w:val="00B51E68"/>
    <w:rsid w:val="00B51F49"/>
    <w:rsid w:val="00B52059"/>
    <w:rsid w:val="00B5234C"/>
    <w:rsid w:val="00B52570"/>
    <w:rsid w:val="00B52751"/>
    <w:rsid w:val="00B52870"/>
    <w:rsid w:val="00B528E6"/>
    <w:rsid w:val="00B52927"/>
    <w:rsid w:val="00B52ECC"/>
    <w:rsid w:val="00B53484"/>
    <w:rsid w:val="00B53763"/>
    <w:rsid w:val="00B53832"/>
    <w:rsid w:val="00B54109"/>
    <w:rsid w:val="00B542D3"/>
    <w:rsid w:val="00B54863"/>
    <w:rsid w:val="00B54957"/>
    <w:rsid w:val="00B54DB3"/>
    <w:rsid w:val="00B54E59"/>
    <w:rsid w:val="00B54E8B"/>
    <w:rsid w:val="00B5534C"/>
    <w:rsid w:val="00B55470"/>
    <w:rsid w:val="00B557E7"/>
    <w:rsid w:val="00B55A90"/>
    <w:rsid w:val="00B55BCF"/>
    <w:rsid w:val="00B56047"/>
    <w:rsid w:val="00B5608D"/>
    <w:rsid w:val="00B56593"/>
    <w:rsid w:val="00B567AE"/>
    <w:rsid w:val="00B56B5B"/>
    <w:rsid w:val="00B57971"/>
    <w:rsid w:val="00B57A08"/>
    <w:rsid w:val="00B57B3E"/>
    <w:rsid w:val="00B57CA9"/>
    <w:rsid w:val="00B57E49"/>
    <w:rsid w:val="00B601E4"/>
    <w:rsid w:val="00B603EE"/>
    <w:rsid w:val="00B60523"/>
    <w:rsid w:val="00B607FA"/>
    <w:rsid w:val="00B60B55"/>
    <w:rsid w:val="00B61260"/>
    <w:rsid w:val="00B61753"/>
    <w:rsid w:val="00B618A6"/>
    <w:rsid w:val="00B6263C"/>
    <w:rsid w:val="00B628BB"/>
    <w:rsid w:val="00B62A1E"/>
    <w:rsid w:val="00B62AFA"/>
    <w:rsid w:val="00B633B3"/>
    <w:rsid w:val="00B637D9"/>
    <w:rsid w:val="00B63864"/>
    <w:rsid w:val="00B639B5"/>
    <w:rsid w:val="00B6414C"/>
    <w:rsid w:val="00B6449D"/>
    <w:rsid w:val="00B6457B"/>
    <w:rsid w:val="00B6458D"/>
    <w:rsid w:val="00B646BF"/>
    <w:rsid w:val="00B649E0"/>
    <w:rsid w:val="00B64A65"/>
    <w:rsid w:val="00B64BE3"/>
    <w:rsid w:val="00B64D26"/>
    <w:rsid w:val="00B65CAE"/>
    <w:rsid w:val="00B66137"/>
    <w:rsid w:val="00B66371"/>
    <w:rsid w:val="00B66454"/>
    <w:rsid w:val="00B664F6"/>
    <w:rsid w:val="00B66854"/>
    <w:rsid w:val="00B66A0F"/>
    <w:rsid w:val="00B66CFB"/>
    <w:rsid w:val="00B67620"/>
    <w:rsid w:val="00B676CF"/>
    <w:rsid w:val="00B678F2"/>
    <w:rsid w:val="00B679A5"/>
    <w:rsid w:val="00B67CD9"/>
    <w:rsid w:val="00B70201"/>
    <w:rsid w:val="00B70468"/>
    <w:rsid w:val="00B70BB4"/>
    <w:rsid w:val="00B70EC7"/>
    <w:rsid w:val="00B71226"/>
    <w:rsid w:val="00B715B9"/>
    <w:rsid w:val="00B7175F"/>
    <w:rsid w:val="00B71ADE"/>
    <w:rsid w:val="00B71DA3"/>
    <w:rsid w:val="00B72014"/>
    <w:rsid w:val="00B72440"/>
    <w:rsid w:val="00B72698"/>
    <w:rsid w:val="00B7271E"/>
    <w:rsid w:val="00B727BB"/>
    <w:rsid w:val="00B72A6D"/>
    <w:rsid w:val="00B72AAE"/>
    <w:rsid w:val="00B72B67"/>
    <w:rsid w:val="00B736C1"/>
    <w:rsid w:val="00B73878"/>
    <w:rsid w:val="00B73DF3"/>
    <w:rsid w:val="00B73FA3"/>
    <w:rsid w:val="00B740DA"/>
    <w:rsid w:val="00B74708"/>
    <w:rsid w:val="00B749DE"/>
    <w:rsid w:val="00B74B7E"/>
    <w:rsid w:val="00B74C83"/>
    <w:rsid w:val="00B74CDB"/>
    <w:rsid w:val="00B7503D"/>
    <w:rsid w:val="00B755ED"/>
    <w:rsid w:val="00B75615"/>
    <w:rsid w:val="00B756B1"/>
    <w:rsid w:val="00B75738"/>
    <w:rsid w:val="00B75B85"/>
    <w:rsid w:val="00B760FD"/>
    <w:rsid w:val="00B76107"/>
    <w:rsid w:val="00B761F0"/>
    <w:rsid w:val="00B765A1"/>
    <w:rsid w:val="00B766DB"/>
    <w:rsid w:val="00B76818"/>
    <w:rsid w:val="00B76B83"/>
    <w:rsid w:val="00B76D43"/>
    <w:rsid w:val="00B771C0"/>
    <w:rsid w:val="00B77793"/>
    <w:rsid w:val="00B778C1"/>
    <w:rsid w:val="00B77B6D"/>
    <w:rsid w:val="00B77F83"/>
    <w:rsid w:val="00B77F9C"/>
    <w:rsid w:val="00B8004B"/>
    <w:rsid w:val="00B803B7"/>
    <w:rsid w:val="00B8042C"/>
    <w:rsid w:val="00B80911"/>
    <w:rsid w:val="00B809D2"/>
    <w:rsid w:val="00B80C05"/>
    <w:rsid w:val="00B80C24"/>
    <w:rsid w:val="00B80D88"/>
    <w:rsid w:val="00B80EC5"/>
    <w:rsid w:val="00B816EB"/>
    <w:rsid w:val="00B81781"/>
    <w:rsid w:val="00B818E6"/>
    <w:rsid w:val="00B8237F"/>
    <w:rsid w:val="00B82525"/>
    <w:rsid w:val="00B8257F"/>
    <w:rsid w:val="00B828D6"/>
    <w:rsid w:val="00B829AF"/>
    <w:rsid w:val="00B82E9A"/>
    <w:rsid w:val="00B833EB"/>
    <w:rsid w:val="00B83489"/>
    <w:rsid w:val="00B83934"/>
    <w:rsid w:val="00B83C19"/>
    <w:rsid w:val="00B83C28"/>
    <w:rsid w:val="00B83E07"/>
    <w:rsid w:val="00B83ECB"/>
    <w:rsid w:val="00B83F0B"/>
    <w:rsid w:val="00B841B0"/>
    <w:rsid w:val="00B844F0"/>
    <w:rsid w:val="00B844FA"/>
    <w:rsid w:val="00B84B3C"/>
    <w:rsid w:val="00B84BD8"/>
    <w:rsid w:val="00B84EE6"/>
    <w:rsid w:val="00B84FA7"/>
    <w:rsid w:val="00B85B00"/>
    <w:rsid w:val="00B861CD"/>
    <w:rsid w:val="00B86362"/>
    <w:rsid w:val="00B8677C"/>
    <w:rsid w:val="00B86C22"/>
    <w:rsid w:val="00B86CB5"/>
    <w:rsid w:val="00B8730E"/>
    <w:rsid w:val="00B87562"/>
    <w:rsid w:val="00B901D8"/>
    <w:rsid w:val="00B90B67"/>
    <w:rsid w:val="00B90BFD"/>
    <w:rsid w:val="00B91094"/>
    <w:rsid w:val="00B91B40"/>
    <w:rsid w:val="00B91C90"/>
    <w:rsid w:val="00B91C97"/>
    <w:rsid w:val="00B91F27"/>
    <w:rsid w:val="00B9213F"/>
    <w:rsid w:val="00B924C8"/>
    <w:rsid w:val="00B92579"/>
    <w:rsid w:val="00B92A11"/>
    <w:rsid w:val="00B92F28"/>
    <w:rsid w:val="00B9387A"/>
    <w:rsid w:val="00B938DB"/>
    <w:rsid w:val="00B93E23"/>
    <w:rsid w:val="00B942AA"/>
    <w:rsid w:val="00B9433F"/>
    <w:rsid w:val="00B9444A"/>
    <w:rsid w:val="00B9477D"/>
    <w:rsid w:val="00B9490B"/>
    <w:rsid w:val="00B94A5F"/>
    <w:rsid w:val="00B94CC3"/>
    <w:rsid w:val="00B94DFF"/>
    <w:rsid w:val="00B94E8C"/>
    <w:rsid w:val="00B9531F"/>
    <w:rsid w:val="00B958C2"/>
    <w:rsid w:val="00B960B5"/>
    <w:rsid w:val="00B9620F"/>
    <w:rsid w:val="00B963FF"/>
    <w:rsid w:val="00B96515"/>
    <w:rsid w:val="00B969A3"/>
    <w:rsid w:val="00B969C4"/>
    <w:rsid w:val="00B96EBE"/>
    <w:rsid w:val="00B973C8"/>
    <w:rsid w:val="00B97993"/>
    <w:rsid w:val="00B97B23"/>
    <w:rsid w:val="00B97D68"/>
    <w:rsid w:val="00B97E2C"/>
    <w:rsid w:val="00B97F7F"/>
    <w:rsid w:val="00B97F87"/>
    <w:rsid w:val="00BA0266"/>
    <w:rsid w:val="00BA02CF"/>
    <w:rsid w:val="00BA0379"/>
    <w:rsid w:val="00BA06F3"/>
    <w:rsid w:val="00BA08C8"/>
    <w:rsid w:val="00BA0D8F"/>
    <w:rsid w:val="00BA12DB"/>
    <w:rsid w:val="00BA1AB5"/>
    <w:rsid w:val="00BA1EF7"/>
    <w:rsid w:val="00BA2078"/>
    <w:rsid w:val="00BA215E"/>
    <w:rsid w:val="00BA2550"/>
    <w:rsid w:val="00BA260A"/>
    <w:rsid w:val="00BA29A7"/>
    <w:rsid w:val="00BA2A6C"/>
    <w:rsid w:val="00BA2BF1"/>
    <w:rsid w:val="00BA2C38"/>
    <w:rsid w:val="00BA2CF2"/>
    <w:rsid w:val="00BA2D06"/>
    <w:rsid w:val="00BA33D6"/>
    <w:rsid w:val="00BA35BD"/>
    <w:rsid w:val="00BA3779"/>
    <w:rsid w:val="00BA3B20"/>
    <w:rsid w:val="00BA3BEA"/>
    <w:rsid w:val="00BA3EB9"/>
    <w:rsid w:val="00BA3FCA"/>
    <w:rsid w:val="00BA4316"/>
    <w:rsid w:val="00BA4EB9"/>
    <w:rsid w:val="00BA52A5"/>
    <w:rsid w:val="00BA61EA"/>
    <w:rsid w:val="00BA620C"/>
    <w:rsid w:val="00BA6275"/>
    <w:rsid w:val="00BA68F8"/>
    <w:rsid w:val="00BA7E28"/>
    <w:rsid w:val="00BB01D9"/>
    <w:rsid w:val="00BB02D0"/>
    <w:rsid w:val="00BB09DC"/>
    <w:rsid w:val="00BB0D30"/>
    <w:rsid w:val="00BB0D37"/>
    <w:rsid w:val="00BB0E70"/>
    <w:rsid w:val="00BB1064"/>
    <w:rsid w:val="00BB18CF"/>
    <w:rsid w:val="00BB19A9"/>
    <w:rsid w:val="00BB1A51"/>
    <w:rsid w:val="00BB1C3F"/>
    <w:rsid w:val="00BB1C79"/>
    <w:rsid w:val="00BB1E65"/>
    <w:rsid w:val="00BB1EB6"/>
    <w:rsid w:val="00BB1FED"/>
    <w:rsid w:val="00BB22F1"/>
    <w:rsid w:val="00BB2451"/>
    <w:rsid w:val="00BB2B2B"/>
    <w:rsid w:val="00BB2E66"/>
    <w:rsid w:val="00BB3058"/>
    <w:rsid w:val="00BB31BA"/>
    <w:rsid w:val="00BB328A"/>
    <w:rsid w:val="00BB388C"/>
    <w:rsid w:val="00BB3DEF"/>
    <w:rsid w:val="00BB4892"/>
    <w:rsid w:val="00BB5112"/>
    <w:rsid w:val="00BB5214"/>
    <w:rsid w:val="00BB5546"/>
    <w:rsid w:val="00BB55AE"/>
    <w:rsid w:val="00BB5C18"/>
    <w:rsid w:val="00BB613A"/>
    <w:rsid w:val="00BB6570"/>
    <w:rsid w:val="00BB675D"/>
    <w:rsid w:val="00BB67EA"/>
    <w:rsid w:val="00BB6B67"/>
    <w:rsid w:val="00BB6D1A"/>
    <w:rsid w:val="00BB7113"/>
    <w:rsid w:val="00BC0325"/>
    <w:rsid w:val="00BC0636"/>
    <w:rsid w:val="00BC0E46"/>
    <w:rsid w:val="00BC0F08"/>
    <w:rsid w:val="00BC1131"/>
    <w:rsid w:val="00BC1232"/>
    <w:rsid w:val="00BC126B"/>
    <w:rsid w:val="00BC192D"/>
    <w:rsid w:val="00BC19C4"/>
    <w:rsid w:val="00BC21F1"/>
    <w:rsid w:val="00BC2667"/>
    <w:rsid w:val="00BC28E8"/>
    <w:rsid w:val="00BC2AA2"/>
    <w:rsid w:val="00BC2DA2"/>
    <w:rsid w:val="00BC2EC0"/>
    <w:rsid w:val="00BC2F1F"/>
    <w:rsid w:val="00BC2FC9"/>
    <w:rsid w:val="00BC3154"/>
    <w:rsid w:val="00BC32DA"/>
    <w:rsid w:val="00BC3348"/>
    <w:rsid w:val="00BC3576"/>
    <w:rsid w:val="00BC3733"/>
    <w:rsid w:val="00BC3D52"/>
    <w:rsid w:val="00BC4163"/>
    <w:rsid w:val="00BC42C4"/>
    <w:rsid w:val="00BC434A"/>
    <w:rsid w:val="00BC472C"/>
    <w:rsid w:val="00BC4B02"/>
    <w:rsid w:val="00BC4C93"/>
    <w:rsid w:val="00BC4CA1"/>
    <w:rsid w:val="00BC5A18"/>
    <w:rsid w:val="00BC5E71"/>
    <w:rsid w:val="00BC5FEB"/>
    <w:rsid w:val="00BC65CD"/>
    <w:rsid w:val="00BC6F76"/>
    <w:rsid w:val="00BC73B6"/>
    <w:rsid w:val="00BC74EF"/>
    <w:rsid w:val="00BC79A5"/>
    <w:rsid w:val="00BC7F26"/>
    <w:rsid w:val="00BC7F64"/>
    <w:rsid w:val="00BD015E"/>
    <w:rsid w:val="00BD06C5"/>
    <w:rsid w:val="00BD077B"/>
    <w:rsid w:val="00BD0B73"/>
    <w:rsid w:val="00BD1267"/>
    <w:rsid w:val="00BD1477"/>
    <w:rsid w:val="00BD1854"/>
    <w:rsid w:val="00BD1F7B"/>
    <w:rsid w:val="00BD24DB"/>
    <w:rsid w:val="00BD26AE"/>
    <w:rsid w:val="00BD27DC"/>
    <w:rsid w:val="00BD2B44"/>
    <w:rsid w:val="00BD3356"/>
    <w:rsid w:val="00BD3705"/>
    <w:rsid w:val="00BD388F"/>
    <w:rsid w:val="00BD40A5"/>
    <w:rsid w:val="00BD41E0"/>
    <w:rsid w:val="00BD4FD3"/>
    <w:rsid w:val="00BD5079"/>
    <w:rsid w:val="00BD50AC"/>
    <w:rsid w:val="00BD545A"/>
    <w:rsid w:val="00BD54F1"/>
    <w:rsid w:val="00BD56C8"/>
    <w:rsid w:val="00BD590F"/>
    <w:rsid w:val="00BD612B"/>
    <w:rsid w:val="00BD65AE"/>
    <w:rsid w:val="00BD65E3"/>
    <w:rsid w:val="00BD6870"/>
    <w:rsid w:val="00BD69D2"/>
    <w:rsid w:val="00BD6B8E"/>
    <w:rsid w:val="00BD6D41"/>
    <w:rsid w:val="00BD6D4B"/>
    <w:rsid w:val="00BD6DCE"/>
    <w:rsid w:val="00BD704C"/>
    <w:rsid w:val="00BD7363"/>
    <w:rsid w:val="00BD73F6"/>
    <w:rsid w:val="00BD761A"/>
    <w:rsid w:val="00BD7B28"/>
    <w:rsid w:val="00BD7CEF"/>
    <w:rsid w:val="00BD7DD7"/>
    <w:rsid w:val="00BE00A3"/>
    <w:rsid w:val="00BE00D6"/>
    <w:rsid w:val="00BE0BB8"/>
    <w:rsid w:val="00BE0C69"/>
    <w:rsid w:val="00BE0F66"/>
    <w:rsid w:val="00BE0F84"/>
    <w:rsid w:val="00BE111E"/>
    <w:rsid w:val="00BE12D2"/>
    <w:rsid w:val="00BE1B10"/>
    <w:rsid w:val="00BE1E2B"/>
    <w:rsid w:val="00BE1F70"/>
    <w:rsid w:val="00BE20C3"/>
    <w:rsid w:val="00BE2406"/>
    <w:rsid w:val="00BE250E"/>
    <w:rsid w:val="00BE271D"/>
    <w:rsid w:val="00BE2A15"/>
    <w:rsid w:val="00BE2A38"/>
    <w:rsid w:val="00BE2AD7"/>
    <w:rsid w:val="00BE2C3A"/>
    <w:rsid w:val="00BE309F"/>
    <w:rsid w:val="00BE3115"/>
    <w:rsid w:val="00BE3190"/>
    <w:rsid w:val="00BE32D7"/>
    <w:rsid w:val="00BE384F"/>
    <w:rsid w:val="00BE38C7"/>
    <w:rsid w:val="00BE399A"/>
    <w:rsid w:val="00BE3D93"/>
    <w:rsid w:val="00BE3DA1"/>
    <w:rsid w:val="00BE3DA9"/>
    <w:rsid w:val="00BE3E55"/>
    <w:rsid w:val="00BE3EA1"/>
    <w:rsid w:val="00BE47C7"/>
    <w:rsid w:val="00BE4C8B"/>
    <w:rsid w:val="00BE5111"/>
    <w:rsid w:val="00BE53B8"/>
    <w:rsid w:val="00BE5733"/>
    <w:rsid w:val="00BE604F"/>
    <w:rsid w:val="00BE614B"/>
    <w:rsid w:val="00BE6281"/>
    <w:rsid w:val="00BE6921"/>
    <w:rsid w:val="00BE6C34"/>
    <w:rsid w:val="00BE6D3B"/>
    <w:rsid w:val="00BE734C"/>
    <w:rsid w:val="00BE7819"/>
    <w:rsid w:val="00BE7DA5"/>
    <w:rsid w:val="00BE7E7F"/>
    <w:rsid w:val="00BE7EC4"/>
    <w:rsid w:val="00BF009E"/>
    <w:rsid w:val="00BF0605"/>
    <w:rsid w:val="00BF0677"/>
    <w:rsid w:val="00BF1158"/>
    <w:rsid w:val="00BF11FF"/>
    <w:rsid w:val="00BF2512"/>
    <w:rsid w:val="00BF26E5"/>
    <w:rsid w:val="00BF2895"/>
    <w:rsid w:val="00BF2C6C"/>
    <w:rsid w:val="00BF2FAE"/>
    <w:rsid w:val="00BF3106"/>
    <w:rsid w:val="00BF333F"/>
    <w:rsid w:val="00BF37E5"/>
    <w:rsid w:val="00BF39AD"/>
    <w:rsid w:val="00BF3BC7"/>
    <w:rsid w:val="00BF3CCE"/>
    <w:rsid w:val="00BF3D6A"/>
    <w:rsid w:val="00BF40E8"/>
    <w:rsid w:val="00BF42B8"/>
    <w:rsid w:val="00BF44B4"/>
    <w:rsid w:val="00BF4510"/>
    <w:rsid w:val="00BF514C"/>
    <w:rsid w:val="00BF52EF"/>
    <w:rsid w:val="00BF57EC"/>
    <w:rsid w:val="00BF5AF1"/>
    <w:rsid w:val="00BF611B"/>
    <w:rsid w:val="00BF6386"/>
    <w:rsid w:val="00BF63B2"/>
    <w:rsid w:val="00BF6A1A"/>
    <w:rsid w:val="00BF6A55"/>
    <w:rsid w:val="00BF6C34"/>
    <w:rsid w:val="00BF6E62"/>
    <w:rsid w:val="00BF6FE6"/>
    <w:rsid w:val="00BF6FF0"/>
    <w:rsid w:val="00BF7085"/>
    <w:rsid w:val="00BF7296"/>
    <w:rsid w:val="00BF7530"/>
    <w:rsid w:val="00BF7879"/>
    <w:rsid w:val="00BF7C95"/>
    <w:rsid w:val="00BF7E7C"/>
    <w:rsid w:val="00C000E9"/>
    <w:rsid w:val="00C000FA"/>
    <w:rsid w:val="00C0053B"/>
    <w:rsid w:val="00C006B1"/>
    <w:rsid w:val="00C007A4"/>
    <w:rsid w:val="00C00ABC"/>
    <w:rsid w:val="00C00FA8"/>
    <w:rsid w:val="00C01198"/>
    <w:rsid w:val="00C016A6"/>
    <w:rsid w:val="00C01720"/>
    <w:rsid w:val="00C01771"/>
    <w:rsid w:val="00C01A92"/>
    <w:rsid w:val="00C01DE5"/>
    <w:rsid w:val="00C02067"/>
    <w:rsid w:val="00C022B2"/>
    <w:rsid w:val="00C024DC"/>
    <w:rsid w:val="00C026BD"/>
    <w:rsid w:val="00C0297C"/>
    <w:rsid w:val="00C02C9E"/>
    <w:rsid w:val="00C02F09"/>
    <w:rsid w:val="00C02F92"/>
    <w:rsid w:val="00C03713"/>
    <w:rsid w:val="00C0391E"/>
    <w:rsid w:val="00C03C4A"/>
    <w:rsid w:val="00C040BE"/>
    <w:rsid w:val="00C04222"/>
    <w:rsid w:val="00C046E5"/>
    <w:rsid w:val="00C04762"/>
    <w:rsid w:val="00C051DE"/>
    <w:rsid w:val="00C0540A"/>
    <w:rsid w:val="00C05CCD"/>
    <w:rsid w:val="00C05FF5"/>
    <w:rsid w:val="00C06032"/>
    <w:rsid w:val="00C06754"/>
    <w:rsid w:val="00C06773"/>
    <w:rsid w:val="00C06961"/>
    <w:rsid w:val="00C06B5C"/>
    <w:rsid w:val="00C06C53"/>
    <w:rsid w:val="00C06F11"/>
    <w:rsid w:val="00C06FE2"/>
    <w:rsid w:val="00C07024"/>
    <w:rsid w:val="00C071EE"/>
    <w:rsid w:val="00C07673"/>
    <w:rsid w:val="00C07B33"/>
    <w:rsid w:val="00C07CEC"/>
    <w:rsid w:val="00C106AA"/>
    <w:rsid w:val="00C10984"/>
    <w:rsid w:val="00C10AFB"/>
    <w:rsid w:val="00C10BFE"/>
    <w:rsid w:val="00C10D42"/>
    <w:rsid w:val="00C10EED"/>
    <w:rsid w:val="00C110F0"/>
    <w:rsid w:val="00C111B2"/>
    <w:rsid w:val="00C11415"/>
    <w:rsid w:val="00C116F9"/>
    <w:rsid w:val="00C11825"/>
    <w:rsid w:val="00C11B78"/>
    <w:rsid w:val="00C12375"/>
    <w:rsid w:val="00C130B0"/>
    <w:rsid w:val="00C131DE"/>
    <w:rsid w:val="00C133F8"/>
    <w:rsid w:val="00C135F5"/>
    <w:rsid w:val="00C137BF"/>
    <w:rsid w:val="00C13EE1"/>
    <w:rsid w:val="00C1430D"/>
    <w:rsid w:val="00C146B3"/>
    <w:rsid w:val="00C14B2E"/>
    <w:rsid w:val="00C14EFA"/>
    <w:rsid w:val="00C14FC8"/>
    <w:rsid w:val="00C15F67"/>
    <w:rsid w:val="00C162B8"/>
    <w:rsid w:val="00C164FC"/>
    <w:rsid w:val="00C16545"/>
    <w:rsid w:val="00C16FC7"/>
    <w:rsid w:val="00C17005"/>
    <w:rsid w:val="00C17169"/>
    <w:rsid w:val="00C1786A"/>
    <w:rsid w:val="00C17962"/>
    <w:rsid w:val="00C17FE6"/>
    <w:rsid w:val="00C20326"/>
    <w:rsid w:val="00C20648"/>
    <w:rsid w:val="00C209E6"/>
    <w:rsid w:val="00C20A9A"/>
    <w:rsid w:val="00C20D29"/>
    <w:rsid w:val="00C20FEE"/>
    <w:rsid w:val="00C211F4"/>
    <w:rsid w:val="00C212F2"/>
    <w:rsid w:val="00C2152C"/>
    <w:rsid w:val="00C21732"/>
    <w:rsid w:val="00C21C4C"/>
    <w:rsid w:val="00C21FFE"/>
    <w:rsid w:val="00C221D3"/>
    <w:rsid w:val="00C2220A"/>
    <w:rsid w:val="00C22417"/>
    <w:rsid w:val="00C22846"/>
    <w:rsid w:val="00C2318D"/>
    <w:rsid w:val="00C236ED"/>
    <w:rsid w:val="00C23805"/>
    <w:rsid w:val="00C238A9"/>
    <w:rsid w:val="00C23965"/>
    <w:rsid w:val="00C239E4"/>
    <w:rsid w:val="00C2494C"/>
    <w:rsid w:val="00C24D74"/>
    <w:rsid w:val="00C24F76"/>
    <w:rsid w:val="00C250CE"/>
    <w:rsid w:val="00C25276"/>
    <w:rsid w:val="00C2577A"/>
    <w:rsid w:val="00C257B0"/>
    <w:rsid w:val="00C257F6"/>
    <w:rsid w:val="00C258BC"/>
    <w:rsid w:val="00C25CE4"/>
    <w:rsid w:val="00C25D53"/>
    <w:rsid w:val="00C25EE0"/>
    <w:rsid w:val="00C264B7"/>
    <w:rsid w:val="00C265F9"/>
    <w:rsid w:val="00C273AD"/>
    <w:rsid w:val="00C30194"/>
    <w:rsid w:val="00C303D0"/>
    <w:rsid w:val="00C305E1"/>
    <w:rsid w:val="00C307BB"/>
    <w:rsid w:val="00C30A98"/>
    <w:rsid w:val="00C30DC0"/>
    <w:rsid w:val="00C30F95"/>
    <w:rsid w:val="00C31259"/>
    <w:rsid w:val="00C3150A"/>
    <w:rsid w:val="00C31567"/>
    <w:rsid w:val="00C31B13"/>
    <w:rsid w:val="00C31DA1"/>
    <w:rsid w:val="00C31F00"/>
    <w:rsid w:val="00C322C5"/>
    <w:rsid w:val="00C3266F"/>
    <w:rsid w:val="00C3274A"/>
    <w:rsid w:val="00C32885"/>
    <w:rsid w:val="00C329E7"/>
    <w:rsid w:val="00C32D06"/>
    <w:rsid w:val="00C33174"/>
    <w:rsid w:val="00C33262"/>
    <w:rsid w:val="00C333F8"/>
    <w:rsid w:val="00C33596"/>
    <w:rsid w:val="00C338BB"/>
    <w:rsid w:val="00C33A37"/>
    <w:rsid w:val="00C33BC5"/>
    <w:rsid w:val="00C33C40"/>
    <w:rsid w:val="00C33CDE"/>
    <w:rsid w:val="00C3422D"/>
    <w:rsid w:val="00C344AD"/>
    <w:rsid w:val="00C344BE"/>
    <w:rsid w:val="00C34650"/>
    <w:rsid w:val="00C34BEB"/>
    <w:rsid w:val="00C35371"/>
    <w:rsid w:val="00C35653"/>
    <w:rsid w:val="00C35B2E"/>
    <w:rsid w:val="00C364DC"/>
    <w:rsid w:val="00C36521"/>
    <w:rsid w:val="00C3693D"/>
    <w:rsid w:val="00C36A13"/>
    <w:rsid w:val="00C378F7"/>
    <w:rsid w:val="00C37C60"/>
    <w:rsid w:val="00C40328"/>
    <w:rsid w:val="00C404EA"/>
    <w:rsid w:val="00C40C28"/>
    <w:rsid w:val="00C40E82"/>
    <w:rsid w:val="00C40E86"/>
    <w:rsid w:val="00C41137"/>
    <w:rsid w:val="00C41BE2"/>
    <w:rsid w:val="00C41C1D"/>
    <w:rsid w:val="00C41FF3"/>
    <w:rsid w:val="00C42111"/>
    <w:rsid w:val="00C421B0"/>
    <w:rsid w:val="00C421F8"/>
    <w:rsid w:val="00C4254E"/>
    <w:rsid w:val="00C425AD"/>
    <w:rsid w:val="00C425FE"/>
    <w:rsid w:val="00C42649"/>
    <w:rsid w:val="00C4269C"/>
    <w:rsid w:val="00C4285A"/>
    <w:rsid w:val="00C42A18"/>
    <w:rsid w:val="00C42F9C"/>
    <w:rsid w:val="00C43126"/>
    <w:rsid w:val="00C43449"/>
    <w:rsid w:val="00C4353C"/>
    <w:rsid w:val="00C439AD"/>
    <w:rsid w:val="00C43A74"/>
    <w:rsid w:val="00C43D02"/>
    <w:rsid w:val="00C4476B"/>
    <w:rsid w:val="00C44DF0"/>
    <w:rsid w:val="00C44EE8"/>
    <w:rsid w:val="00C44F2B"/>
    <w:rsid w:val="00C45042"/>
    <w:rsid w:val="00C4508B"/>
    <w:rsid w:val="00C450B3"/>
    <w:rsid w:val="00C450EE"/>
    <w:rsid w:val="00C45689"/>
    <w:rsid w:val="00C461AE"/>
    <w:rsid w:val="00C4630C"/>
    <w:rsid w:val="00C4635B"/>
    <w:rsid w:val="00C46553"/>
    <w:rsid w:val="00C46DE4"/>
    <w:rsid w:val="00C47214"/>
    <w:rsid w:val="00C47A25"/>
    <w:rsid w:val="00C47BAA"/>
    <w:rsid w:val="00C47BD4"/>
    <w:rsid w:val="00C47C0E"/>
    <w:rsid w:val="00C503AE"/>
    <w:rsid w:val="00C5083F"/>
    <w:rsid w:val="00C50998"/>
    <w:rsid w:val="00C50C45"/>
    <w:rsid w:val="00C50F47"/>
    <w:rsid w:val="00C51375"/>
    <w:rsid w:val="00C51673"/>
    <w:rsid w:val="00C51BEC"/>
    <w:rsid w:val="00C51D18"/>
    <w:rsid w:val="00C51EBE"/>
    <w:rsid w:val="00C51F4C"/>
    <w:rsid w:val="00C52562"/>
    <w:rsid w:val="00C525B2"/>
    <w:rsid w:val="00C525D6"/>
    <w:rsid w:val="00C529BC"/>
    <w:rsid w:val="00C529C5"/>
    <w:rsid w:val="00C52CD4"/>
    <w:rsid w:val="00C53175"/>
    <w:rsid w:val="00C5367A"/>
    <w:rsid w:val="00C5375A"/>
    <w:rsid w:val="00C53880"/>
    <w:rsid w:val="00C53B4A"/>
    <w:rsid w:val="00C54279"/>
    <w:rsid w:val="00C54403"/>
    <w:rsid w:val="00C54555"/>
    <w:rsid w:val="00C54668"/>
    <w:rsid w:val="00C54951"/>
    <w:rsid w:val="00C54BFD"/>
    <w:rsid w:val="00C555D4"/>
    <w:rsid w:val="00C55602"/>
    <w:rsid w:val="00C5575C"/>
    <w:rsid w:val="00C5589A"/>
    <w:rsid w:val="00C55BD0"/>
    <w:rsid w:val="00C55D0E"/>
    <w:rsid w:val="00C5627C"/>
    <w:rsid w:val="00C56322"/>
    <w:rsid w:val="00C56BD9"/>
    <w:rsid w:val="00C57B4B"/>
    <w:rsid w:val="00C57C2C"/>
    <w:rsid w:val="00C60124"/>
    <w:rsid w:val="00C60300"/>
    <w:rsid w:val="00C60472"/>
    <w:rsid w:val="00C60672"/>
    <w:rsid w:val="00C60763"/>
    <w:rsid w:val="00C60A5E"/>
    <w:rsid w:val="00C610D4"/>
    <w:rsid w:val="00C61436"/>
    <w:rsid w:val="00C614EA"/>
    <w:rsid w:val="00C6181F"/>
    <w:rsid w:val="00C618C5"/>
    <w:rsid w:val="00C61C54"/>
    <w:rsid w:val="00C61E72"/>
    <w:rsid w:val="00C6210C"/>
    <w:rsid w:val="00C62158"/>
    <w:rsid w:val="00C62421"/>
    <w:rsid w:val="00C62B58"/>
    <w:rsid w:val="00C62F9B"/>
    <w:rsid w:val="00C6300A"/>
    <w:rsid w:val="00C6334B"/>
    <w:rsid w:val="00C6358C"/>
    <w:rsid w:val="00C6397D"/>
    <w:rsid w:val="00C63E42"/>
    <w:rsid w:val="00C63FE6"/>
    <w:rsid w:val="00C64380"/>
    <w:rsid w:val="00C643EB"/>
    <w:rsid w:val="00C64461"/>
    <w:rsid w:val="00C649DE"/>
    <w:rsid w:val="00C64C13"/>
    <w:rsid w:val="00C64E95"/>
    <w:rsid w:val="00C65AAE"/>
    <w:rsid w:val="00C65ED9"/>
    <w:rsid w:val="00C65FF9"/>
    <w:rsid w:val="00C66285"/>
    <w:rsid w:val="00C66297"/>
    <w:rsid w:val="00C66CDC"/>
    <w:rsid w:val="00C673C6"/>
    <w:rsid w:val="00C674A1"/>
    <w:rsid w:val="00C674B1"/>
    <w:rsid w:val="00C67BBA"/>
    <w:rsid w:val="00C704AF"/>
    <w:rsid w:val="00C705EB"/>
    <w:rsid w:val="00C71003"/>
    <w:rsid w:val="00C71517"/>
    <w:rsid w:val="00C71A80"/>
    <w:rsid w:val="00C721D2"/>
    <w:rsid w:val="00C72460"/>
    <w:rsid w:val="00C725A5"/>
    <w:rsid w:val="00C725DD"/>
    <w:rsid w:val="00C728F7"/>
    <w:rsid w:val="00C729EF"/>
    <w:rsid w:val="00C732F3"/>
    <w:rsid w:val="00C7392C"/>
    <w:rsid w:val="00C73A5D"/>
    <w:rsid w:val="00C73D1D"/>
    <w:rsid w:val="00C740CB"/>
    <w:rsid w:val="00C74737"/>
    <w:rsid w:val="00C74801"/>
    <w:rsid w:val="00C74995"/>
    <w:rsid w:val="00C74C6C"/>
    <w:rsid w:val="00C74C8D"/>
    <w:rsid w:val="00C74EC7"/>
    <w:rsid w:val="00C760BE"/>
    <w:rsid w:val="00C76279"/>
    <w:rsid w:val="00C7637F"/>
    <w:rsid w:val="00C763B8"/>
    <w:rsid w:val="00C76BCB"/>
    <w:rsid w:val="00C76D18"/>
    <w:rsid w:val="00C76ECB"/>
    <w:rsid w:val="00C773A5"/>
    <w:rsid w:val="00C777CE"/>
    <w:rsid w:val="00C7788B"/>
    <w:rsid w:val="00C80317"/>
    <w:rsid w:val="00C809D5"/>
    <w:rsid w:val="00C80C3B"/>
    <w:rsid w:val="00C80D8E"/>
    <w:rsid w:val="00C80FF9"/>
    <w:rsid w:val="00C812BC"/>
    <w:rsid w:val="00C814F9"/>
    <w:rsid w:val="00C81B07"/>
    <w:rsid w:val="00C81B57"/>
    <w:rsid w:val="00C81CA5"/>
    <w:rsid w:val="00C81CAE"/>
    <w:rsid w:val="00C825EC"/>
    <w:rsid w:val="00C82832"/>
    <w:rsid w:val="00C82938"/>
    <w:rsid w:val="00C82D98"/>
    <w:rsid w:val="00C83269"/>
    <w:rsid w:val="00C832FF"/>
    <w:rsid w:val="00C8334B"/>
    <w:rsid w:val="00C83485"/>
    <w:rsid w:val="00C83580"/>
    <w:rsid w:val="00C8375D"/>
    <w:rsid w:val="00C839C5"/>
    <w:rsid w:val="00C83DAB"/>
    <w:rsid w:val="00C84020"/>
    <w:rsid w:val="00C841A4"/>
    <w:rsid w:val="00C842C2"/>
    <w:rsid w:val="00C84880"/>
    <w:rsid w:val="00C84E9A"/>
    <w:rsid w:val="00C84F6B"/>
    <w:rsid w:val="00C84FC7"/>
    <w:rsid w:val="00C84FE0"/>
    <w:rsid w:val="00C851CE"/>
    <w:rsid w:val="00C852E0"/>
    <w:rsid w:val="00C8534F"/>
    <w:rsid w:val="00C85966"/>
    <w:rsid w:val="00C85B77"/>
    <w:rsid w:val="00C85FEF"/>
    <w:rsid w:val="00C8617B"/>
    <w:rsid w:val="00C868DA"/>
    <w:rsid w:val="00C86B3A"/>
    <w:rsid w:val="00C86B79"/>
    <w:rsid w:val="00C86FFF"/>
    <w:rsid w:val="00C873B9"/>
    <w:rsid w:val="00C8747A"/>
    <w:rsid w:val="00C875F0"/>
    <w:rsid w:val="00C87652"/>
    <w:rsid w:val="00C877C8"/>
    <w:rsid w:val="00C87845"/>
    <w:rsid w:val="00C87C93"/>
    <w:rsid w:val="00C903C5"/>
    <w:rsid w:val="00C909BF"/>
    <w:rsid w:val="00C90B80"/>
    <w:rsid w:val="00C90E61"/>
    <w:rsid w:val="00C913DE"/>
    <w:rsid w:val="00C91A5E"/>
    <w:rsid w:val="00C91CAA"/>
    <w:rsid w:val="00C9219F"/>
    <w:rsid w:val="00C92375"/>
    <w:rsid w:val="00C92826"/>
    <w:rsid w:val="00C92FAA"/>
    <w:rsid w:val="00C9359C"/>
    <w:rsid w:val="00C93775"/>
    <w:rsid w:val="00C939D0"/>
    <w:rsid w:val="00C93CBA"/>
    <w:rsid w:val="00C93D43"/>
    <w:rsid w:val="00C94260"/>
    <w:rsid w:val="00C9431E"/>
    <w:rsid w:val="00C94461"/>
    <w:rsid w:val="00C94985"/>
    <w:rsid w:val="00C94AA8"/>
    <w:rsid w:val="00C94D26"/>
    <w:rsid w:val="00C954D3"/>
    <w:rsid w:val="00C9569A"/>
    <w:rsid w:val="00C958F9"/>
    <w:rsid w:val="00C95B01"/>
    <w:rsid w:val="00C95CED"/>
    <w:rsid w:val="00C96844"/>
    <w:rsid w:val="00C969FD"/>
    <w:rsid w:val="00C96A02"/>
    <w:rsid w:val="00C96B25"/>
    <w:rsid w:val="00C96C42"/>
    <w:rsid w:val="00C96CA3"/>
    <w:rsid w:val="00C9703C"/>
    <w:rsid w:val="00C97495"/>
    <w:rsid w:val="00C975F8"/>
    <w:rsid w:val="00C976EE"/>
    <w:rsid w:val="00C978ED"/>
    <w:rsid w:val="00C97EC2"/>
    <w:rsid w:val="00CA0600"/>
    <w:rsid w:val="00CA076E"/>
    <w:rsid w:val="00CA0A52"/>
    <w:rsid w:val="00CA0C08"/>
    <w:rsid w:val="00CA0E24"/>
    <w:rsid w:val="00CA14D8"/>
    <w:rsid w:val="00CA19D1"/>
    <w:rsid w:val="00CA1AFA"/>
    <w:rsid w:val="00CA1FDB"/>
    <w:rsid w:val="00CA22CE"/>
    <w:rsid w:val="00CA2794"/>
    <w:rsid w:val="00CA2A0A"/>
    <w:rsid w:val="00CA2A3C"/>
    <w:rsid w:val="00CA2D61"/>
    <w:rsid w:val="00CA2E32"/>
    <w:rsid w:val="00CA2F82"/>
    <w:rsid w:val="00CA3076"/>
    <w:rsid w:val="00CA3322"/>
    <w:rsid w:val="00CA3409"/>
    <w:rsid w:val="00CA342C"/>
    <w:rsid w:val="00CA3868"/>
    <w:rsid w:val="00CA3983"/>
    <w:rsid w:val="00CA3EE1"/>
    <w:rsid w:val="00CA40B9"/>
    <w:rsid w:val="00CA4154"/>
    <w:rsid w:val="00CA41E4"/>
    <w:rsid w:val="00CA4A95"/>
    <w:rsid w:val="00CA4AD0"/>
    <w:rsid w:val="00CA4C1F"/>
    <w:rsid w:val="00CA4EB0"/>
    <w:rsid w:val="00CA5038"/>
    <w:rsid w:val="00CA50E1"/>
    <w:rsid w:val="00CA529F"/>
    <w:rsid w:val="00CA54D6"/>
    <w:rsid w:val="00CA64F4"/>
    <w:rsid w:val="00CA6C74"/>
    <w:rsid w:val="00CA6D4A"/>
    <w:rsid w:val="00CA6FA4"/>
    <w:rsid w:val="00CA7013"/>
    <w:rsid w:val="00CA71DA"/>
    <w:rsid w:val="00CA7539"/>
    <w:rsid w:val="00CA75E8"/>
    <w:rsid w:val="00CA7728"/>
    <w:rsid w:val="00CA7A9C"/>
    <w:rsid w:val="00CA7EB2"/>
    <w:rsid w:val="00CA7EE9"/>
    <w:rsid w:val="00CB0047"/>
    <w:rsid w:val="00CB0345"/>
    <w:rsid w:val="00CB0376"/>
    <w:rsid w:val="00CB0535"/>
    <w:rsid w:val="00CB074E"/>
    <w:rsid w:val="00CB0C91"/>
    <w:rsid w:val="00CB13F3"/>
    <w:rsid w:val="00CB1982"/>
    <w:rsid w:val="00CB1B7A"/>
    <w:rsid w:val="00CB1DE6"/>
    <w:rsid w:val="00CB229F"/>
    <w:rsid w:val="00CB247B"/>
    <w:rsid w:val="00CB2513"/>
    <w:rsid w:val="00CB265D"/>
    <w:rsid w:val="00CB2C95"/>
    <w:rsid w:val="00CB3347"/>
    <w:rsid w:val="00CB36FB"/>
    <w:rsid w:val="00CB385E"/>
    <w:rsid w:val="00CB39BC"/>
    <w:rsid w:val="00CB39ED"/>
    <w:rsid w:val="00CB404B"/>
    <w:rsid w:val="00CB4162"/>
    <w:rsid w:val="00CB4214"/>
    <w:rsid w:val="00CB47D7"/>
    <w:rsid w:val="00CB4935"/>
    <w:rsid w:val="00CB4A5B"/>
    <w:rsid w:val="00CB4B15"/>
    <w:rsid w:val="00CB5141"/>
    <w:rsid w:val="00CB5198"/>
    <w:rsid w:val="00CB544A"/>
    <w:rsid w:val="00CB58B4"/>
    <w:rsid w:val="00CB58D6"/>
    <w:rsid w:val="00CB5927"/>
    <w:rsid w:val="00CB630F"/>
    <w:rsid w:val="00CB6359"/>
    <w:rsid w:val="00CB664B"/>
    <w:rsid w:val="00CB67CD"/>
    <w:rsid w:val="00CB6D2A"/>
    <w:rsid w:val="00CB7519"/>
    <w:rsid w:val="00CB7556"/>
    <w:rsid w:val="00CB7B94"/>
    <w:rsid w:val="00CC073C"/>
    <w:rsid w:val="00CC0996"/>
    <w:rsid w:val="00CC0A81"/>
    <w:rsid w:val="00CC0F30"/>
    <w:rsid w:val="00CC0FE9"/>
    <w:rsid w:val="00CC1131"/>
    <w:rsid w:val="00CC116C"/>
    <w:rsid w:val="00CC1923"/>
    <w:rsid w:val="00CC212D"/>
    <w:rsid w:val="00CC24AD"/>
    <w:rsid w:val="00CC2803"/>
    <w:rsid w:val="00CC299F"/>
    <w:rsid w:val="00CC2D2A"/>
    <w:rsid w:val="00CC317D"/>
    <w:rsid w:val="00CC358C"/>
    <w:rsid w:val="00CC3962"/>
    <w:rsid w:val="00CC413F"/>
    <w:rsid w:val="00CC4C1B"/>
    <w:rsid w:val="00CC533D"/>
    <w:rsid w:val="00CC5473"/>
    <w:rsid w:val="00CC5615"/>
    <w:rsid w:val="00CC56AD"/>
    <w:rsid w:val="00CC56E0"/>
    <w:rsid w:val="00CC585D"/>
    <w:rsid w:val="00CC5945"/>
    <w:rsid w:val="00CC5B0E"/>
    <w:rsid w:val="00CC5BA9"/>
    <w:rsid w:val="00CC5D15"/>
    <w:rsid w:val="00CC6244"/>
    <w:rsid w:val="00CC6548"/>
    <w:rsid w:val="00CC663C"/>
    <w:rsid w:val="00CC68F8"/>
    <w:rsid w:val="00CC698A"/>
    <w:rsid w:val="00CC6BBA"/>
    <w:rsid w:val="00CC6C94"/>
    <w:rsid w:val="00CC6EF1"/>
    <w:rsid w:val="00CC72DB"/>
    <w:rsid w:val="00CC7808"/>
    <w:rsid w:val="00CC7A95"/>
    <w:rsid w:val="00CD0302"/>
    <w:rsid w:val="00CD0316"/>
    <w:rsid w:val="00CD0713"/>
    <w:rsid w:val="00CD07EA"/>
    <w:rsid w:val="00CD0823"/>
    <w:rsid w:val="00CD0FB0"/>
    <w:rsid w:val="00CD13D0"/>
    <w:rsid w:val="00CD15A8"/>
    <w:rsid w:val="00CD1D15"/>
    <w:rsid w:val="00CD2867"/>
    <w:rsid w:val="00CD2952"/>
    <w:rsid w:val="00CD295F"/>
    <w:rsid w:val="00CD2C43"/>
    <w:rsid w:val="00CD2F49"/>
    <w:rsid w:val="00CD31A6"/>
    <w:rsid w:val="00CD32E7"/>
    <w:rsid w:val="00CD33F3"/>
    <w:rsid w:val="00CD3418"/>
    <w:rsid w:val="00CD3460"/>
    <w:rsid w:val="00CD3DA2"/>
    <w:rsid w:val="00CD3F25"/>
    <w:rsid w:val="00CD3F31"/>
    <w:rsid w:val="00CD46EE"/>
    <w:rsid w:val="00CD4BE2"/>
    <w:rsid w:val="00CD4D62"/>
    <w:rsid w:val="00CD4F2F"/>
    <w:rsid w:val="00CD5E81"/>
    <w:rsid w:val="00CD61E1"/>
    <w:rsid w:val="00CD61F0"/>
    <w:rsid w:val="00CD6409"/>
    <w:rsid w:val="00CD6CD8"/>
    <w:rsid w:val="00CD6D9F"/>
    <w:rsid w:val="00CD752D"/>
    <w:rsid w:val="00CD7534"/>
    <w:rsid w:val="00CD75C2"/>
    <w:rsid w:val="00CD76FE"/>
    <w:rsid w:val="00CD7896"/>
    <w:rsid w:val="00CD78EF"/>
    <w:rsid w:val="00CE000F"/>
    <w:rsid w:val="00CE0048"/>
    <w:rsid w:val="00CE0260"/>
    <w:rsid w:val="00CE06BE"/>
    <w:rsid w:val="00CE0940"/>
    <w:rsid w:val="00CE0B66"/>
    <w:rsid w:val="00CE0B79"/>
    <w:rsid w:val="00CE0C88"/>
    <w:rsid w:val="00CE0F75"/>
    <w:rsid w:val="00CE121D"/>
    <w:rsid w:val="00CE13DC"/>
    <w:rsid w:val="00CE17FF"/>
    <w:rsid w:val="00CE1879"/>
    <w:rsid w:val="00CE18C3"/>
    <w:rsid w:val="00CE19DE"/>
    <w:rsid w:val="00CE1CFE"/>
    <w:rsid w:val="00CE1E28"/>
    <w:rsid w:val="00CE200D"/>
    <w:rsid w:val="00CE20E3"/>
    <w:rsid w:val="00CE23BD"/>
    <w:rsid w:val="00CE284A"/>
    <w:rsid w:val="00CE28D2"/>
    <w:rsid w:val="00CE2CAD"/>
    <w:rsid w:val="00CE3228"/>
    <w:rsid w:val="00CE3A8B"/>
    <w:rsid w:val="00CE3B30"/>
    <w:rsid w:val="00CE41BC"/>
    <w:rsid w:val="00CE42AC"/>
    <w:rsid w:val="00CE45D0"/>
    <w:rsid w:val="00CE46AB"/>
    <w:rsid w:val="00CE4A67"/>
    <w:rsid w:val="00CE4BDA"/>
    <w:rsid w:val="00CE4D49"/>
    <w:rsid w:val="00CE4DF2"/>
    <w:rsid w:val="00CE4F1D"/>
    <w:rsid w:val="00CE59A5"/>
    <w:rsid w:val="00CE6004"/>
    <w:rsid w:val="00CE615C"/>
    <w:rsid w:val="00CE62DD"/>
    <w:rsid w:val="00CE65CD"/>
    <w:rsid w:val="00CE6BAB"/>
    <w:rsid w:val="00CE6D7B"/>
    <w:rsid w:val="00CE6EDF"/>
    <w:rsid w:val="00CE70D8"/>
    <w:rsid w:val="00CE729A"/>
    <w:rsid w:val="00CE7559"/>
    <w:rsid w:val="00CE77AC"/>
    <w:rsid w:val="00CE7865"/>
    <w:rsid w:val="00CE7B34"/>
    <w:rsid w:val="00CE7B5F"/>
    <w:rsid w:val="00CF00E2"/>
    <w:rsid w:val="00CF046D"/>
    <w:rsid w:val="00CF073B"/>
    <w:rsid w:val="00CF0749"/>
    <w:rsid w:val="00CF0AA3"/>
    <w:rsid w:val="00CF0C39"/>
    <w:rsid w:val="00CF0CD9"/>
    <w:rsid w:val="00CF0D3C"/>
    <w:rsid w:val="00CF165F"/>
    <w:rsid w:val="00CF1C2D"/>
    <w:rsid w:val="00CF1FEF"/>
    <w:rsid w:val="00CF28B2"/>
    <w:rsid w:val="00CF2C7A"/>
    <w:rsid w:val="00CF3030"/>
    <w:rsid w:val="00CF3146"/>
    <w:rsid w:val="00CF32E4"/>
    <w:rsid w:val="00CF3392"/>
    <w:rsid w:val="00CF3541"/>
    <w:rsid w:val="00CF382B"/>
    <w:rsid w:val="00CF38A3"/>
    <w:rsid w:val="00CF38D6"/>
    <w:rsid w:val="00CF3A3C"/>
    <w:rsid w:val="00CF3DC3"/>
    <w:rsid w:val="00CF4168"/>
    <w:rsid w:val="00CF4373"/>
    <w:rsid w:val="00CF4F99"/>
    <w:rsid w:val="00CF5298"/>
    <w:rsid w:val="00CF5BB9"/>
    <w:rsid w:val="00CF5E6D"/>
    <w:rsid w:val="00CF622E"/>
    <w:rsid w:val="00CF6674"/>
    <w:rsid w:val="00CF6911"/>
    <w:rsid w:val="00CF6ACB"/>
    <w:rsid w:val="00CF6F35"/>
    <w:rsid w:val="00CF70C4"/>
    <w:rsid w:val="00CF71AE"/>
    <w:rsid w:val="00CF73D2"/>
    <w:rsid w:val="00CF775B"/>
    <w:rsid w:val="00D0019B"/>
    <w:rsid w:val="00D008AD"/>
    <w:rsid w:val="00D00E76"/>
    <w:rsid w:val="00D0138C"/>
    <w:rsid w:val="00D0157B"/>
    <w:rsid w:val="00D02558"/>
    <w:rsid w:val="00D02612"/>
    <w:rsid w:val="00D0268F"/>
    <w:rsid w:val="00D026C7"/>
    <w:rsid w:val="00D02A12"/>
    <w:rsid w:val="00D02A40"/>
    <w:rsid w:val="00D02B4A"/>
    <w:rsid w:val="00D02E0F"/>
    <w:rsid w:val="00D02EF8"/>
    <w:rsid w:val="00D02F2D"/>
    <w:rsid w:val="00D03455"/>
    <w:rsid w:val="00D034F5"/>
    <w:rsid w:val="00D03723"/>
    <w:rsid w:val="00D03996"/>
    <w:rsid w:val="00D03FF9"/>
    <w:rsid w:val="00D040E0"/>
    <w:rsid w:val="00D041A7"/>
    <w:rsid w:val="00D0439B"/>
    <w:rsid w:val="00D048FA"/>
    <w:rsid w:val="00D049BD"/>
    <w:rsid w:val="00D04B2D"/>
    <w:rsid w:val="00D04FA2"/>
    <w:rsid w:val="00D052C9"/>
    <w:rsid w:val="00D05441"/>
    <w:rsid w:val="00D05527"/>
    <w:rsid w:val="00D05654"/>
    <w:rsid w:val="00D05C20"/>
    <w:rsid w:val="00D05D9F"/>
    <w:rsid w:val="00D0674B"/>
    <w:rsid w:val="00D068C3"/>
    <w:rsid w:val="00D06B16"/>
    <w:rsid w:val="00D06E3D"/>
    <w:rsid w:val="00D0720C"/>
    <w:rsid w:val="00D07625"/>
    <w:rsid w:val="00D076F0"/>
    <w:rsid w:val="00D07889"/>
    <w:rsid w:val="00D07997"/>
    <w:rsid w:val="00D07C9C"/>
    <w:rsid w:val="00D10107"/>
    <w:rsid w:val="00D101E2"/>
    <w:rsid w:val="00D10394"/>
    <w:rsid w:val="00D104AE"/>
    <w:rsid w:val="00D10592"/>
    <w:rsid w:val="00D10673"/>
    <w:rsid w:val="00D1084A"/>
    <w:rsid w:val="00D10931"/>
    <w:rsid w:val="00D1095F"/>
    <w:rsid w:val="00D11275"/>
    <w:rsid w:val="00D1137B"/>
    <w:rsid w:val="00D11AB5"/>
    <w:rsid w:val="00D11AF8"/>
    <w:rsid w:val="00D121EB"/>
    <w:rsid w:val="00D131B8"/>
    <w:rsid w:val="00D135BF"/>
    <w:rsid w:val="00D13606"/>
    <w:rsid w:val="00D136AE"/>
    <w:rsid w:val="00D13D1A"/>
    <w:rsid w:val="00D13E45"/>
    <w:rsid w:val="00D14412"/>
    <w:rsid w:val="00D147C6"/>
    <w:rsid w:val="00D148EF"/>
    <w:rsid w:val="00D14B34"/>
    <w:rsid w:val="00D14BD4"/>
    <w:rsid w:val="00D14E95"/>
    <w:rsid w:val="00D14FC9"/>
    <w:rsid w:val="00D1513A"/>
    <w:rsid w:val="00D151EE"/>
    <w:rsid w:val="00D153BD"/>
    <w:rsid w:val="00D15A02"/>
    <w:rsid w:val="00D15C74"/>
    <w:rsid w:val="00D16282"/>
    <w:rsid w:val="00D164E0"/>
    <w:rsid w:val="00D164E8"/>
    <w:rsid w:val="00D164EE"/>
    <w:rsid w:val="00D166EB"/>
    <w:rsid w:val="00D16942"/>
    <w:rsid w:val="00D16CFC"/>
    <w:rsid w:val="00D17843"/>
    <w:rsid w:val="00D178E8"/>
    <w:rsid w:val="00D17AEE"/>
    <w:rsid w:val="00D2036E"/>
    <w:rsid w:val="00D20487"/>
    <w:rsid w:val="00D20525"/>
    <w:rsid w:val="00D206C2"/>
    <w:rsid w:val="00D207AE"/>
    <w:rsid w:val="00D209D7"/>
    <w:rsid w:val="00D20D4B"/>
    <w:rsid w:val="00D20E41"/>
    <w:rsid w:val="00D20FE7"/>
    <w:rsid w:val="00D210D1"/>
    <w:rsid w:val="00D212A2"/>
    <w:rsid w:val="00D2169A"/>
    <w:rsid w:val="00D2177B"/>
    <w:rsid w:val="00D21856"/>
    <w:rsid w:val="00D219DD"/>
    <w:rsid w:val="00D22676"/>
    <w:rsid w:val="00D22D1B"/>
    <w:rsid w:val="00D22DB9"/>
    <w:rsid w:val="00D23442"/>
    <w:rsid w:val="00D2361B"/>
    <w:rsid w:val="00D2375D"/>
    <w:rsid w:val="00D2398F"/>
    <w:rsid w:val="00D239AB"/>
    <w:rsid w:val="00D23A80"/>
    <w:rsid w:val="00D2437B"/>
    <w:rsid w:val="00D2444B"/>
    <w:rsid w:val="00D247E6"/>
    <w:rsid w:val="00D24A09"/>
    <w:rsid w:val="00D24F9E"/>
    <w:rsid w:val="00D2507C"/>
    <w:rsid w:val="00D25611"/>
    <w:rsid w:val="00D25E92"/>
    <w:rsid w:val="00D25FE1"/>
    <w:rsid w:val="00D26063"/>
    <w:rsid w:val="00D26698"/>
    <w:rsid w:val="00D268C2"/>
    <w:rsid w:val="00D271C8"/>
    <w:rsid w:val="00D2762A"/>
    <w:rsid w:val="00D30111"/>
    <w:rsid w:val="00D30124"/>
    <w:rsid w:val="00D30311"/>
    <w:rsid w:val="00D303D3"/>
    <w:rsid w:val="00D30671"/>
    <w:rsid w:val="00D3073B"/>
    <w:rsid w:val="00D30999"/>
    <w:rsid w:val="00D30AED"/>
    <w:rsid w:val="00D30F25"/>
    <w:rsid w:val="00D31674"/>
    <w:rsid w:val="00D31D37"/>
    <w:rsid w:val="00D31F6F"/>
    <w:rsid w:val="00D32259"/>
    <w:rsid w:val="00D324B4"/>
    <w:rsid w:val="00D32525"/>
    <w:rsid w:val="00D33029"/>
    <w:rsid w:val="00D33030"/>
    <w:rsid w:val="00D3323C"/>
    <w:rsid w:val="00D33268"/>
    <w:rsid w:val="00D33681"/>
    <w:rsid w:val="00D3369D"/>
    <w:rsid w:val="00D336C0"/>
    <w:rsid w:val="00D33A33"/>
    <w:rsid w:val="00D33B37"/>
    <w:rsid w:val="00D33EE8"/>
    <w:rsid w:val="00D3402C"/>
    <w:rsid w:val="00D344EA"/>
    <w:rsid w:val="00D34B54"/>
    <w:rsid w:val="00D34F1D"/>
    <w:rsid w:val="00D35875"/>
    <w:rsid w:val="00D35B39"/>
    <w:rsid w:val="00D35B48"/>
    <w:rsid w:val="00D360B4"/>
    <w:rsid w:val="00D360DE"/>
    <w:rsid w:val="00D362C4"/>
    <w:rsid w:val="00D363A4"/>
    <w:rsid w:val="00D36488"/>
    <w:rsid w:val="00D366EE"/>
    <w:rsid w:val="00D36DC7"/>
    <w:rsid w:val="00D36E28"/>
    <w:rsid w:val="00D3744C"/>
    <w:rsid w:val="00D376AC"/>
    <w:rsid w:val="00D37703"/>
    <w:rsid w:val="00D3789A"/>
    <w:rsid w:val="00D37B87"/>
    <w:rsid w:val="00D37EE0"/>
    <w:rsid w:val="00D37F68"/>
    <w:rsid w:val="00D4024C"/>
    <w:rsid w:val="00D403AE"/>
    <w:rsid w:val="00D40422"/>
    <w:rsid w:val="00D4054D"/>
    <w:rsid w:val="00D40762"/>
    <w:rsid w:val="00D40767"/>
    <w:rsid w:val="00D407EE"/>
    <w:rsid w:val="00D408BC"/>
    <w:rsid w:val="00D4092D"/>
    <w:rsid w:val="00D40D81"/>
    <w:rsid w:val="00D410E6"/>
    <w:rsid w:val="00D416D4"/>
    <w:rsid w:val="00D416E1"/>
    <w:rsid w:val="00D41E95"/>
    <w:rsid w:val="00D41FBD"/>
    <w:rsid w:val="00D42192"/>
    <w:rsid w:val="00D42B8D"/>
    <w:rsid w:val="00D42CC2"/>
    <w:rsid w:val="00D4324F"/>
    <w:rsid w:val="00D43528"/>
    <w:rsid w:val="00D4353A"/>
    <w:rsid w:val="00D43693"/>
    <w:rsid w:val="00D439AE"/>
    <w:rsid w:val="00D44016"/>
    <w:rsid w:val="00D44182"/>
    <w:rsid w:val="00D441A0"/>
    <w:rsid w:val="00D444D5"/>
    <w:rsid w:val="00D4456B"/>
    <w:rsid w:val="00D446C0"/>
    <w:rsid w:val="00D44854"/>
    <w:rsid w:val="00D449D2"/>
    <w:rsid w:val="00D467D7"/>
    <w:rsid w:val="00D47033"/>
    <w:rsid w:val="00D470CB"/>
    <w:rsid w:val="00D47229"/>
    <w:rsid w:val="00D475D7"/>
    <w:rsid w:val="00D47980"/>
    <w:rsid w:val="00D47F19"/>
    <w:rsid w:val="00D50000"/>
    <w:rsid w:val="00D50055"/>
    <w:rsid w:val="00D502C9"/>
    <w:rsid w:val="00D5056B"/>
    <w:rsid w:val="00D5070B"/>
    <w:rsid w:val="00D50985"/>
    <w:rsid w:val="00D50AD2"/>
    <w:rsid w:val="00D50C08"/>
    <w:rsid w:val="00D50C2B"/>
    <w:rsid w:val="00D5116A"/>
    <w:rsid w:val="00D512A8"/>
    <w:rsid w:val="00D51320"/>
    <w:rsid w:val="00D51480"/>
    <w:rsid w:val="00D515FB"/>
    <w:rsid w:val="00D52036"/>
    <w:rsid w:val="00D527CA"/>
    <w:rsid w:val="00D52944"/>
    <w:rsid w:val="00D52992"/>
    <w:rsid w:val="00D52C68"/>
    <w:rsid w:val="00D53268"/>
    <w:rsid w:val="00D5412E"/>
    <w:rsid w:val="00D54386"/>
    <w:rsid w:val="00D544B7"/>
    <w:rsid w:val="00D5450A"/>
    <w:rsid w:val="00D54652"/>
    <w:rsid w:val="00D549B4"/>
    <w:rsid w:val="00D54C84"/>
    <w:rsid w:val="00D55190"/>
    <w:rsid w:val="00D5536A"/>
    <w:rsid w:val="00D5558A"/>
    <w:rsid w:val="00D556BC"/>
    <w:rsid w:val="00D55D05"/>
    <w:rsid w:val="00D55E6F"/>
    <w:rsid w:val="00D56061"/>
    <w:rsid w:val="00D56217"/>
    <w:rsid w:val="00D56225"/>
    <w:rsid w:val="00D56729"/>
    <w:rsid w:val="00D56769"/>
    <w:rsid w:val="00D56AC5"/>
    <w:rsid w:val="00D56EE6"/>
    <w:rsid w:val="00D57763"/>
    <w:rsid w:val="00D57991"/>
    <w:rsid w:val="00D57DCE"/>
    <w:rsid w:val="00D57F53"/>
    <w:rsid w:val="00D60329"/>
    <w:rsid w:val="00D604BE"/>
    <w:rsid w:val="00D604D4"/>
    <w:rsid w:val="00D60639"/>
    <w:rsid w:val="00D6072A"/>
    <w:rsid w:val="00D6072E"/>
    <w:rsid w:val="00D60794"/>
    <w:rsid w:val="00D610FE"/>
    <w:rsid w:val="00D61778"/>
    <w:rsid w:val="00D6180F"/>
    <w:rsid w:val="00D61C1B"/>
    <w:rsid w:val="00D61FED"/>
    <w:rsid w:val="00D62550"/>
    <w:rsid w:val="00D62E47"/>
    <w:rsid w:val="00D633C5"/>
    <w:rsid w:val="00D633D1"/>
    <w:rsid w:val="00D63741"/>
    <w:rsid w:val="00D63900"/>
    <w:rsid w:val="00D63941"/>
    <w:rsid w:val="00D63A53"/>
    <w:rsid w:val="00D643BF"/>
    <w:rsid w:val="00D6467C"/>
    <w:rsid w:val="00D64B20"/>
    <w:rsid w:val="00D64CC0"/>
    <w:rsid w:val="00D64D82"/>
    <w:rsid w:val="00D64F65"/>
    <w:rsid w:val="00D65A51"/>
    <w:rsid w:val="00D65B76"/>
    <w:rsid w:val="00D65C68"/>
    <w:rsid w:val="00D660CC"/>
    <w:rsid w:val="00D661B6"/>
    <w:rsid w:val="00D6625D"/>
    <w:rsid w:val="00D66481"/>
    <w:rsid w:val="00D6688B"/>
    <w:rsid w:val="00D6689D"/>
    <w:rsid w:val="00D669FD"/>
    <w:rsid w:val="00D66B2A"/>
    <w:rsid w:val="00D66CB8"/>
    <w:rsid w:val="00D66D52"/>
    <w:rsid w:val="00D67316"/>
    <w:rsid w:val="00D673F7"/>
    <w:rsid w:val="00D67498"/>
    <w:rsid w:val="00D675A0"/>
    <w:rsid w:val="00D67778"/>
    <w:rsid w:val="00D67AD4"/>
    <w:rsid w:val="00D67C33"/>
    <w:rsid w:val="00D67DEA"/>
    <w:rsid w:val="00D70338"/>
    <w:rsid w:val="00D70B25"/>
    <w:rsid w:val="00D716D1"/>
    <w:rsid w:val="00D717DF"/>
    <w:rsid w:val="00D71873"/>
    <w:rsid w:val="00D718F2"/>
    <w:rsid w:val="00D71AAD"/>
    <w:rsid w:val="00D72174"/>
    <w:rsid w:val="00D732EF"/>
    <w:rsid w:val="00D7353C"/>
    <w:rsid w:val="00D73661"/>
    <w:rsid w:val="00D74233"/>
    <w:rsid w:val="00D743EF"/>
    <w:rsid w:val="00D74A86"/>
    <w:rsid w:val="00D74C99"/>
    <w:rsid w:val="00D74D36"/>
    <w:rsid w:val="00D74F95"/>
    <w:rsid w:val="00D755AC"/>
    <w:rsid w:val="00D7580D"/>
    <w:rsid w:val="00D75B55"/>
    <w:rsid w:val="00D75E22"/>
    <w:rsid w:val="00D75F2E"/>
    <w:rsid w:val="00D764E7"/>
    <w:rsid w:val="00D765D8"/>
    <w:rsid w:val="00D769F8"/>
    <w:rsid w:val="00D76FAA"/>
    <w:rsid w:val="00D77025"/>
    <w:rsid w:val="00D77117"/>
    <w:rsid w:val="00D7791A"/>
    <w:rsid w:val="00D8028A"/>
    <w:rsid w:val="00D804E0"/>
    <w:rsid w:val="00D80552"/>
    <w:rsid w:val="00D805A2"/>
    <w:rsid w:val="00D8098E"/>
    <w:rsid w:val="00D80B53"/>
    <w:rsid w:val="00D80BE6"/>
    <w:rsid w:val="00D80EBF"/>
    <w:rsid w:val="00D812C2"/>
    <w:rsid w:val="00D813E7"/>
    <w:rsid w:val="00D815C9"/>
    <w:rsid w:val="00D81ED0"/>
    <w:rsid w:val="00D823BC"/>
    <w:rsid w:val="00D825C5"/>
    <w:rsid w:val="00D826D9"/>
    <w:rsid w:val="00D828DC"/>
    <w:rsid w:val="00D82AA0"/>
    <w:rsid w:val="00D82AEC"/>
    <w:rsid w:val="00D8345B"/>
    <w:rsid w:val="00D839C5"/>
    <w:rsid w:val="00D83B1F"/>
    <w:rsid w:val="00D83E02"/>
    <w:rsid w:val="00D83EC5"/>
    <w:rsid w:val="00D83F82"/>
    <w:rsid w:val="00D83FC1"/>
    <w:rsid w:val="00D840F5"/>
    <w:rsid w:val="00D84322"/>
    <w:rsid w:val="00D84470"/>
    <w:rsid w:val="00D849B7"/>
    <w:rsid w:val="00D84AE0"/>
    <w:rsid w:val="00D84BB8"/>
    <w:rsid w:val="00D84D78"/>
    <w:rsid w:val="00D85151"/>
    <w:rsid w:val="00D85387"/>
    <w:rsid w:val="00D856ED"/>
    <w:rsid w:val="00D85901"/>
    <w:rsid w:val="00D85D78"/>
    <w:rsid w:val="00D85DC7"/>
    <w:rsid w:val="00D85EE9"/>
    <w:rsid w:val="00D86187"/>
    <w:rsid w:val="00D86365"/>
    <w:rsid w:val="00D864CB"/>
    <w:rsid w:val="00D86926"/>
    <w:rsid w:val="00D86F58"/>
    <w:rsid w:val="00D87B26"/>
    <w:rsid w:val="00D87C3A"/>
    <w:rsid w:val="00D87C58"/>
    <w:rsid w:val="00D87FA8"/>
    <w:rsid w:val="00D90089"/>
    <w:rsid w:val="00D9044E"/>
    <w:rsid w:val="00D905B1"/>
    <w:rsid w:val="00D907D0"/>
    <w:rsid w:val="00D90C9E"/>
    <w:rsid w:val="00D90DF6"/>
    <w:rsid w:val="00D917AF"/>
    <w:rsid w:val="00D91A49"/>
    <w:rsid w:val="00D92445"/>
    <w:rsid w:val="00D92581"/>
    <w:rsid w:val="00D92687"/>
    <w:rsid w:val="00D92E0F"/>
    <w:rsid w:val="00D92E49"/>
    <w:rsid w:val="00D934CD"/>
    <w:rsid w:val="00D93568"/>
    <w:rsid w:val="00D936A7"/>
    <w:rsid w:val="00D93720"/>
    <w:rsid w:val="00D9385F"/>
    <w:rsid w:val="00D93905"/>
    <w:rsid w:val="00D93D2F"/>
    <w:rsid w:val="00D94240"/>
    <w:rsid w:val="00D945E7"/>
    <w:rsid w:val="00D94847"/>
    <w:rsid w:val="00D94C16"/>
    <w:rsid w:val="00D94D5A"/>
    <w:rsid w:val="00D94F67"/>
    <w:rsid w:val="00D94FFB"/>
    <w:rsid w:val="00D9516F"/>
    <w:rsid w:val="00D952B2"/>
    <w:rsid w:val="00D95581"/>
    <w:rsid w:val="00D95CE1"/>
    <w:rsid w:val="00D95E06"/>
    <w:rsid w:val="00D95E34"/>
    <w:rsid w:val="00D9638F"/>
    <w:rsid w:val="00D9686F"/>
    <w:rsid w:val="00D9690E"/>
    <w:rsid w:val="00D969C3"/>
    <w:rsid w:val="00D96BEA"/>
    <w:rsid w:val="00D96C01"/>
    <w:rsid w:val="00D976DE"/>
    <w:rsid w:val="00D97743"/>
    <w:rsid w:val="00D97C42"/>
    <w:rsid w:val="00D97C6D"/>
    <w:rsid w:val="00D97EF4"/>
    <w:rsid w:val="00DA00AE"/>
    <w:rsid w:val="00DA02FE"/>
    <w:rsid w:val="00DA05C4"/>
    <w:rsid w:val="00DA0841"/>
    <w:rsid w:val="00DA0A7F"/>
    <w:rsid w:val="00DA0BF9"/>
    <w:rsid w:val="00DA0D51"/>
    <w:rsid w:val="00DA0DF1"/>
    <w:rsid w:val="00DA0E0D"/>
    <w:rsid w:val="00DA0E4B"/>
    <w:rsid w:val="00DA1240"/>
    <w:rsid w:val="00DA145E"/>
    <w:rsid w:val="00DA157F"/>
    <w:rsid w:val="00DA1650"/>
    <w:rsid w:val="00DA16E2"/>
    <w:rsid w:val="00DA1957"/>
    <w:rsid w:val="00DA1A01"/>
    <w:rsid w:val="00DA1AB9"/>
    <w:rsid w:val="00DA1BD2"/>
    <w:rsid w:val="00DA1D42"/>
    <w:rsid w:val="00DA234C"/>
    <w:rsid w:val="00DA2CB2"/>
    <w:rsid w:val="00DA2DD9"/>
    <w:rsid w:val="00DA2E0C"/>
    <w:rsid w:val="00DA3573"/>
    <w:rsid w:val="00DA3605"/>
    <w:rsid w:val="00DA36BC"/>
    <w:rsid w:val="00DA3780"/>
    <w:rsid w:val="00DA3874"/>
    <w:rsid w:val="00DA3A13"/>
    <w:rsid w:val="00DA3B35"/>
    <w:rsid w:val="00DA3D03"/>
    <w:rsid w:val="00DA3D80"/>
    <w:rsid w:val="00DA548C"/>
    <w:rsid w:val="00DA55C7"/>
    <w:rsid w:val="00DA5823"/>
    <w:rsid w:val="00DA5C06"/>
    <w:rsid w:val="00DA6404"/>
    <w:rsid w:val="00DA6832"/>
    <w:rsid w:val="00DA6838"/>
    <w:rsid w:val="00DA68D1"/>
    <w:rsid w:val="00DA6DE0"/>
    <w:rsid w:val="00DA6DE2"/>
    <w:rsid w:val="00DA72F3"/>
    <w:rsid w:val="00DA74B1"/>
    <w:rsid w:val="00DB09F6"/>
    <w:rsid w:val="00DB1068"/>
    <w:rsid w:val="00DB10F7"/>
    <w:rsid w:val="00DB12C8"/>
    <w:rsid w:val="00DB1596"/>
    <w:rsid w:val="00DB1798"/>
    <w:rsid w:val="00DB1B99"/>
    <w:rsid w:val="00DB206A"/>
    <w:rsid w:val="00DB245A"/>
    <w:rsid w:val="00DB268F"/>
    <w:rsid w:val="00DB280D"/>
    <w:rsid w:val="00DB28FF"/>
    <w:rsid w:val="00DB2EC5"/>
    <w:rsid w:val="00DB3431"/>
    <w:rsid w:val="00DB34D6"/>
    <w:rsid w:val="00DB350C"/>
    <w:rsid w:val="00DB3526"/>
    <w:rsid w:val="00DB3691"/>
    <w:rsid w:val="00DB4166"/>
    <w:rsid w:val="00DB4256"/>
    <w:rsid w:val="00DB44DB"/>
    <w:rsid w:val="00DB451D"/>
    <w:rsid w:val="00DB455B"/>
    <w:rsid w:val="00DB462E"/>
    <w:rsid w:val="00DB474D"/>
    <w:rsid w:val="00DB511A"/>
    <w:rsid w:val="00DB551C"/>
    <w:rsid w:val="00DB5636"/>
    <w:rsid w:val="00DB5733"/>
    <w:rsid w:val="00DB5B8F"/>
    <w:rsid w:val="00DB5C8F"/>
    <w:rsid w:val="00DB637B"/>
    <w:rsid w:val="00DB65D7"/>
    <w:rsid w:val="00DB6875"/>
    <w:rsid w:val="00DB7103"/>
    <w:rsid w:val="00DB7153"/>
    <w:rsid w:val="00DB7FF2"/>
    <w:rsid w:val="00DC0211"/>
    <w:rsid w:val="00DC05D0"/>
    <w:rsid w:val="00DC09C6"/>
    <w:rsid w:val="00DC0A38"/>
    <w:rsid w:val="00DC0B54"/>
    <w:rsid w:val="00DC0DBD"/>
    <w:rsid w:val="00DC0E61"/>
    <w:rsid w:val="00DC1162"/>
    <w:rsid w:val="00DC1350"/>
    <w:rsid w:val="00DC17E6"/>
    <w:rsid w:val="00DC18F4"/>
    <w:rsid w:val="00DC2050"/>
    <w:rsid w:val="00DC2380"/>
    <w:rsid w:val="00DC244E"/>
    <w:rsid w:val="00DC2D84"/>
    <w:rsid w:val="00DC2F49"/>
    <w:rsid w:val="00DC2F5C"/>
    <w:rsid w:val="00DC3374"/>
    <w:rsid w:val="00DC33D9"/>
    <w:rsid w:val="00DC3637"/>
    <w:rsid w:val="00DC3738"/>
    <w:rsid w:val="00DC37EE"/>
    <w:rsid w:val="00DC396D"/>
    <w:rsid w:val="00DC3E95"/>
    <w:rsid w:val="00DC3FB6"/>
    <w:rsid w:val="00DC3FF2"/>
    <w:rsid w:val="00DC4332"/>
    <w:rsid w:val="00DC464F"/>
    <w:rsid w:val="00DC468E"/>
    <w:rsid w:val="00DC4737"/>
    <w:rsid w:val="00DC4812"/>
    <w:rsid w:val="00DC48B3"/>
    <w:rsid w:val="00DC4C50"/>
    <w:rsid w:val="00DC4FE9"/>
    <w:rsid w:val="00DC5140"/>
    <w:rsid w:val="00DC519F"/>
    <w:rsid w:val="00DC5B88"/>
    <w:rsid w:val="00DC5CC1"/>
    <w:rsid w:val="00DC5D87"/>
    <w:rsid w:val="00DC644B"/>
    <w:rsid w:val="00DC6720"/>
    <w:rsid w:val="00DC6745"/>
    <w:rsid w:val="00DC680A"/>
    <w:rsid w:val="00DC6E07"/>
    <w:rsid w:val="00DC6EFC"/>
    <w:rsid w:val="00DC70E9"/>
    <w:rsid w:val="00DC75F5"/>
    <w:rsid w:val="00DC7D7F"/>
    <w:rsid w:val="00DC7E55"/>
    <w:rsid w:val="00DD0756"/>
    <w:rsid w:val="00DD08B9"/>
    <w:rsid w:val="00DD0A69"/>
    <w:rsid w:val="00DD0ED5"/>
    <w:rsid w:val="00DD0F1E"/>
    <w:rsid w:val="00DD1370"/>
    <w:rsid w:val="00DD18D0"/>
    <w:rsid w:val="00DD192B"/>
    <w:rsid w:val="00DD1BB6"/>
    <w:rsid w:val="00DD1DEE"/>
    <w:rsid w:val="00DD1F2D"/>
    <w:rsid w:val="00DD2280"/>
    <w:rsid w:val="00DD22FF"/>
    <w:rsid w:val="00DD24A6"/>
    <w:rsid w:val="00DD2686"/>
    <w:rsid w:val="00DD273F"/>
    <w:rsid w:val="00DD2BD3"/>
    <w:rsid w:val="00DD3381"/>
    <w:rsid w:val="00DD3D21"/>
    <w:rsid w:val="00DD3EFD"/>
    <w:rsid w:val="00DD403E"/>
    <w:rsid w:val="00DD422F"/>
    <w:rsid w:val="00DD46D3"/>
    <w:rsid w:val="00DD5798"/>
    <w:rsid w:val="00DD5EB9"/>
    <w:rsid w:val="00DD5EDE"/>
    <w:rsid w:val="00DD6C66"/>
    <w:rsid w:val="00DD6F80"/>
    <w:rsid w:val="00DD70E4"/>
    <w:rsid w:val="00DD71B0"/>
    <w:rsid w:val="00DD7370"/>
    <w:rsid w:val="00DD764C"/>
    <w:rsid w:val="00DD7FAA"/>
    <w:rsid w:val="00DE0039"/>
    <w:rsid w:val="00DE03B5"/>
    <w:rsid w:val="00DE07AB"/>
    <w:rsid w:val="00DE08FA"/>
    <w:rsid w:val="00DE0B88"/>
    <w:rsid w:val="00DE1199"/>
    <w:rsid w:val="00DE15EC"/>
    <w:rsid w:val="00DE15FA"/>
    <w:rsid w:val="00DE1641"/>
    <w:rsid w:val="00DE1F07"/>
    <w:rsid w:val="00DE1FE3"/>
    <w:rsid w:val="00DE247F"/>
    <w:rsid w:val="00DE27A2"/>
    <w:rsid w:val="00DE2933"/>
    <w:rsid w:val="00DE2CB4"/>
    <w:rsid w:val="00DE389A"/>
    <w:rsid w:val="00DE39FF"/>
    <w:rsid w:val="00DE3AA2"/>
    <w:rsid w:val="00DE3DC9"/>
    <w:rsid w:val="00DE3F33"/>
    <w:rsid w:val="00DE42E1"/>
    <w:rsid w:val="00DE4474"/>
    <w:rsid w:val="00DE4900"/>
    <w:rsid w:val="00DE4B7D"/>
    <w:rsid w:val="00DE4E43"/>
    <w:rsid w:val="00DE5168"/>
    <w:rsid w:val="00DE5411"/>
    <w:rsid w:val="00DE5C07"/>
    <w:rsid w:val="00DE5C68"/>
    <w:rsid w:val="00DE5E24"/>
    <w:rsid w:val="00DE600C"/>
    <w:rsid w:val="00DE60B3"/>
    <w:rsid w:val="00DE61D7"/>
    <w:rsid w:val="00DE6227"/>
    <w:rsid w:val="00DE6259"/>
    <w:rsid w:val="00DE627E"/>
    <w:rsid w:val="00DE65EA"/>
    <w:rsid w:val="00DE6769"/>
    <w:rsid w:val="00DE6A61"/>
    <w:rsid w:val="00DE6A8E"/>
    <w:rsid w:val="00DE6AC3"/>
    <w:rsid w:val="00DE6B1F"/>
    <w:rsid w:val="00DE6F2A"/>
    <w:rsid w:val="00DE7186"/>
    <w:rsid w:val="00DE71C0"/>
    <w:rsid w:val="00DE72AF"/>
    <w:rsid w:val="00DE72CC"/>
    <w:rsid w:val="00DE733E"/>
    <w:rsid w:val="00DE7457"/>
    <w:rsid w:val="00DE7A22"/>
    <w:rsid w:val="00DE7C3A"/>
    <w:rsid w:val="00DF021C"/>
    <w:rsid w:val="00DF039E"/>
    <w:rsid w:val="00DF04B0"/>
    <w:rsid w:val="00DF0948"/>
    <w:rsid w:val="00DF0BDF"/>
    <w:rsid w:val="00DF0C9C"/>
    <w:rsid w:val="00DF0D18"/>
    <w:rsid w:val="00DF10B2"/>
    <w:rsid w:val="00DF161C"/>
    <w:rsid w:val="00DF1B49"/>
    <w:rsid w:val="00DF2564"/>
    <w:rsid w:val="00DF28EC"/>
    <w:rsid w:val="00DF2DCA"/>
    <w:rsid w:val="00DF2E58"/>
    <w:rsid w:val="00DF3070"/>
    <w:rsid w:val="00DF36BF"/>
    <w:rsid w:val="00DF3A80"/>
    <w:rsid w:val="00DF4218"/>
    <w:rsid w:val="00DF4357"/>
    <w:rsid w:val="00DF4468"/>
    <w:rsid w:val="00DF4705"/>
    <w:rsid w:val="00DF4714"/>
    <w:rsid w:val="00DF47BC"/>
    <w:rsid w:val="00DF4AB6"/>
    <w:rsid w:val="00DF4C32"/>
    <w:rsid w:val="00DF4C54"/>
    <w:rsid w:val="00DF54C5"/>
    <w:rsid w:val="00DF55E5"/>
    <w:rsid w:val="00DF5CBF"/>
    <w:rsid w:val="00DF5E0D"/>
    <w:rsid w:val="00DF5FA0"/>
    <w:rsid w:val="00DF6912"/>
    <w:rsid w:val="00DF70D7"/>
    <w:rsid w:val="00DF72A5"/>
    <w:rsid w:val="00DF7345"/>
    <w:rsid w:val="00DF778E"/>
    <w:rsid w:val="00DF7ABE"/>
    <w:rsid w:val="00E000A8"/>
    <w:rsid w:val="00E00673"/>
    <w:rsid w:val="00E00769"/>
    <w:rsid w:val="00E0182B"/>
    <w:rsid w:val="00E01B62"/>
    <w:rsid w:val="00E025C4"/>
    <w:rsid w:val="00E0292A"/>
    <w:rsid w:val="00E029AC"/>
    <w:rsid w:val="00E02D0F"/>
    <w:rsid w:val="00E03072"/>
    <w:rsid w:val="00E0352F"/>
    <w:rsid w:val="00E038A1"/>
    <w:rsid w:val="00E03C86"/>
    <w:rsid w:val="00E03DEB"/>
    <w:rsid w:val="00E03E18"/>
    <w:rsid w:val="00E03FD3"/>
    <w:rsid w:val="00E0404A"/>
    <w:rsid w:val="00E0428A"/>
    <w:rsid w:val="00E042AE"/>
    <w:rsid w:val="00E0454B"/>
    <w:rsid w:val="00E0469B"/>
    <w:rsid w:val="00E0491B"/>
    <w:rsid w:val="00E04A26"/>
    <w:rsid w:val="00E04ACF"/>
    <w:rsid w:val="00E04AD5"/>
    <w:rsid w:val="00E04EF5"/>
    <w:rsid w:val="00E054A0"/>
    <w:rsid w:val="00E0589A"/>
    <w:rsid w:val="00E0596A"/>
    <w:rsid w:val="00E06101"/>
    <w:rsid w:val="00E061A0"/>
    <w:rsid w:val="00E06900"/>
    <w:rsid w:val="00E06BB9"/>
    <w:rsid w:val="00E06F60"/>
    <w:rsid w:val="00E071D9"/>
    <w:rsid w:val="00E0730D"/>
    <w:rsid w:val="00E07486"/>
    <w:rsid w:val="00E07544"/>
    <w:rsid w:val="00E07945"/>
    <w:rsid w:val="00E07F1F"/>
    <w:rsid w:val="00E1049B"/>
    <w:rsid w:val="00E10E62"/>
    <w:rsid w:val="00E10FAA"/>
    <w:rsid w:val="00E11593"/>
    <w:rsid w:val="00E11666"/>
    <w:rsid w:val="00E1177E"/>
    <w:rsid w:val="00E11ABC"/>
    <w:rsid w:val="00E1223D"/>
    <w:rsid w:val="00E12388"/>
    <w:rsid w:val="00E128F4"/>
    <w:rsid w:val="00E12B48"/>
    <w:rsid w:val="00E13006"/>
    <w:rsid w:val="00E13786"/>
    <w:rsid w:val="00E1389E"/>
    <w:rsid w:val="00E13909"/>
    <w:rsid w:val="00E13D02"/>
    <w:rsid w:val="00E14400"/>
    <w:rsid w:val="00E14E7D"/>
    <w:rsid w:val="00E15246"/>
    <w:rsid w:val="00E1537A"/>
    <w:rsid w:val="00E15552"/>
    <w:rsid w:val="00E161C8"/>
    <w:rsid w:val="00E162B1"/>
    <w:rsid w:val="00E165B3"/>
    <w:rsid w:val="00E1692B"/>
    <w:rsid w:val="00E1698C"/>
    <w:rsid w:val="00E16B9F"/>
    <w:rsid w:val="00E16C68"/>
    <w:rsid w:val="00E16E70"/>
    <w:rsid w:val="00E16E7A"/>
    <w:rsid w:val="00E16FFC"/>
    <w:rsid w:val="00E17014"/>
    <w:rsid w:val="00E1715B"/>
    <w:rsid w:val="00E172DF"/>
    <w:rsid w:val="00E17391"/>
    <w:rsid w:val="00E176A7"/>
    <w:rsid w:val="00E17B12"/>
    <w:rsid w:val="00E202DF"/>
    <w:rsid w:val="00E204E5"/>
    <w:rsid w:val="00E20B3E"/>
    <w:rsid w:val="00E20CF9"/>
    <w:rsid w:val="00E21037"/>
    <w:rsid w:val="00E21369"/>
    <w:rsid w:val="00E2146E"/>
    <w:rsid w:val="00E2160E"/>
    <w:rsid w:val="00E21CD6"/>
    <w:rsid w:val="00E21E99"/>
    <w:rsid w:val="00E21FB3"/>
    <w:rsid w:val="00E220B3"/>
    <w:rsid w:val="00E2219A"/>
    <w:rsid w:val="00E22CE9"/>
    <w:rsid w:val="00E22F32"/>
    <w:rsid w:val="00E23306"/>
    <w:rsid w:val="00E236A1"/>
    <w:rsid w:val="00E237F6"/>
    <w:rsid w:val="00E23E19"/>
    <w:rsid w:val="00E23E4D"/>
    <w:rsid w:val="00E23EBB"/>
    <w:rsid w:val="00E23EEA"/>
    <w:rsid w:val="00E244E3"/>
    <w:rsid w:val="00E246E4"/>
    <w:rsid w:val="00E24D81"/>
    <w:rsid w:val="00E25214"/>
    <w:rsid w:val="00E2562C"/>
    <w:rsid w:val="00E25A47"/>
    <w:rsid w:val="00E266AB"/>
    <w:rsid w:val="00E26A85"/>
    <w:rsid w:val="00E26ABB"/>
    <w:rsid w:val="00E26CF7"/>
    <w:rsid w:val="00E27517"/>
    <w:rsid w:val="00E277D4"/>
    <w:rsid w:val="00E2780A"/>
    <w:rsid w:val="00E27D54"/>
    <w:rsid w:val="00E304D9"/>
    <w:rsid w:val="00E30546"/>
    <w:rsid w:val="00E306E6"/>
    <w:rsid w:val="00E30708"/>
    <w:rsid w:val="00E3092A"/>
    <w:rsid w:val="00E30A3E"/>
    <w:rsid w:val="00E30AC6"/>
    <w:rsid w:val="00E30C22"/>
    <w:rsid w:val="00E30D01"/>
    <w:rsid w:val="00E312E3"/>
    <w:rsid w:val="00E31837"/>
    <w:rsid w:val="00E31867"/>
    <w:rsid w:val="00E318A1"/>
    <w:rsid w:val="00E31DF4"/>
    <w:rsid w:val="00E31E5F"/>
    <w:rsid w:val="00E31F50"/>
    <w:rsid w:val="00E32471"/>
    <w:rsid w:val="00E3268B"/>
    <w:rsid w:val="00E3288D"/>
    <w:rsid w:val="00E32C21"/>
    <w:rsid w:val="00E33395"/>
    <w:rsid w:val="00E33596"/>
    <w:rsid w:val="00E33A0C"/>
    <w:rsid w:val="00E33AD4"/>
    <w:rsid w:val="00E33AF7"/>
    <w:rsid w:val="00E33CB0"/>
    <w:rsid w:val="00E33EC5"/>
    <w:rsid w:val="00E33F0C"/>
    <w:rsid w:val="00E34556"/>
    <w:rsid w:val="00E34944"/>
    <w:rsid w:val="00E34A1D"/>
    <w:rsid w:val="00E35334"/>
    <w:rsid w:val="00E3559E"/>
    <w:rsid w:val="00E3600E"/>
    <w:rsid w:val="00E3664E"/>
    <w:rsid w:val="00E369CF"/>
    <w:rsid w:val="00E36C6C"/>
    <w:rsid w:val="00E36CCC"/>
    <w:rsid w:val="00E3702C"/>
    <w:rsid w:val="00E370BC"/>
    <w:rsid w:val="00E3757C"/>
    <w:rsid w:val="00E3791B"/>
    <w:rsid w:val="00E37EDC"/>
    <w:rsid w:val="00E402C6"/>
    <w:rsid w:val="00E40CA0"/>
    <w:rsid w:val="00E40FE1"/>
    <w:rsid w:val="00E41455"/>
    <w:rsid w:val="00E41702"/>
    <w:rsid w:val="00E418D4"/>
    <w:rsid w:val="00E41A0E"/>
    <w:rsid w:val="00E41B7F"/>
    <w:rsid w:val="00E41DFF"/>
    <w:rsid w:val="00E41F4A"/>
    <w:rsid w:val="00E4201C"/>
    <w:rsid w:val="00E42082"/>
    <w:rsid w:val="00E42128"/>
    <w:rsid w:val="00E42674"/>
    <w:rsid w:val="00E426CD"/>
    <w:rsid w:val="00E427DA"/>
    <w:rsid w:val="00E4296B"/>
    <w:rsid w:val="00E429FF"/>
    <w:rsid w:val="00E42C22"/>
    <w:rsid w:val="00E42FFA"/>
    <w:rsid w:val="00E43370"/>
    <w:rsid w:val="00E43440"/>
    <w:rsid w:val="00E4370F"/>
    <w:rsid w:val="00E4376E"/>
    <w:rsid w:val="00E43896"/>
    <w:rsid w:val="00E43B04"/>
    <w:rsid w:val="00E43D4D"/>
    <w:rsid w:val="00E43F33"/>
    <w:rsid w:val="00E44229"/>
    <w:rsid w:val="00E446AE"/>
    <w:rsid w:val="00E44C4E"/>
    <w:rsid w:val="00E44D88"/>
    <w:rsid w:val="00E45077"/>
    <w:rsid w:val="00E4552F"/>
    <w:rsid w:val="00E456B5"/>
    <w:rsid w:val="00E45793"/>
    <w:rsid w:val="00E459E9"/>
    <w:rsid w:val="00E45A22"/>
    <w:rsid w:val="00E45A3B"/>
    <w:rsid w:val="00E45D74"/>
    <w:rsid w:val="00E45D75"/>
    <w:rsid w:val="00E4689C"/>
    <w:rsid w:val="00E46CD9"/>
    <w:rsid w:val="00E46EC8"/>
    <w:rsid w:val="00E4720E"/>
    <w:rsid w:val="00E473CE"/>
    <w:rsid w:val="00E478F5"/>
    <w:rsid w:val="00E47926"/>
    <w:rsid w:val="00E501F8"/>
    <w:rsid w:val="00E50266"/>
    <w:rsid w:val="00E50282"/>
    <w:rsid w:val="00E50539"/>
    <w:rsid w:val="00E508C2"/>
    <w:rsid w:val="00E508CF"/>
    <w:rsid w:val="00E5099A"/>
    <w:rsid w:val="00E50CEA"/>
    <w:rsid w:val="00E5127F"/>
    <w:rsid w:val="00E519CD"/>
    <w:rsid w:val="00E51B85"/>
    <w:rsid w:val="00E52060"/>
    <w:rsid w:val="00E5222C"/>
    <w:rsid w:val="00E526F7"/>
    <w:rsid w:val="00E527C3"/>
    <w:rsid w:val="00E527FB"/>
    <w:rsid w:val="00E52C53"/>
    <w:rsid w:val="00E52D9D"/>
    <w:rsid w:val="00E53428"/>
    <w:rsid w:val="00E53489"/>
    <w:rsid w:val="00E5383B"/>
    <w:rsid w:val="00E53BF3"/>
    <w:rsid w:val="00E543A3"/>
    <w:rsid w:val="00E54490"/>
    <w:rsid w:val="00E54491"/>
    <w:rsid w:val="00E5479A"/>
    <w:rsid w:val="00E5485C"/>
    <w:rsid w:val="00E54923"/>
    <w:rsid w:val="00E54A12"/>
    <w:rsid w:val="00E54E6D"/>
    <w:rsid w:val="00E551C0"/>
    <w:rsid w:val="00E55423"/>
    <w:rsid w:val="00E55928"/>
    <w:rsid w:val="00E55B11"/>
    <w:rsid w:val="00E55C84"/>
    <w:rsid w:val="00E56279"/>
    <w:rsid w:val="00E5637B"/>
    <w:rsid w:val="00E56596"/>
    <w:rsid w:val="00E56D5E"/>
    <w:rsid w:val="00E57060"/>
    <w:rsid w:val="00E5709C"/>
    <w:rsid w:val="00E57230"/>
    <w:rsid w:val="00E57493"/>
    <w:rsid w:val="00E57EF9"/>
    <w:rsid w:val="00E60135"/>
    <w:rsid w:val="00E605A5"/>
    <w:rsid w:val="00E606A2"/>
    <w:rsid w:val="00E6094D"/>
    <w:rsid w:val="00E60B35"/>
    <w:rsid w:val="00E61796"/>
    <w:rsid w:val="00E61CF6"/>
    <w:rsid w:val="00E61EEF"/>
    <w:rsid w:val="00E620D9"/>
    <w:rsid w:val="00E62100"/>
    <w:rsid w:val="00E62A38"/>
    <w:rsid w:val="00E62B62"/>
    <w:rsid w:val="00E62E24"/>
    <w:rsid w:val="00E62FB1"/>
    <w:rsid w:val="00E6320B"/>
    <w:rsid w:val="00E633CA"/>
    <w:rsid w:val="00E63642"/>
    <w:rsid w:val="00E63829"/>
    <w:rsid w:val="00E63CCC"/>
    <w:rsid w:val="00E64249"/>
    <w:rsid w:val="00E64402"/>
    <w:rsid w:val="00E64CE0"/>
    <w:rsid w:val="00E64E7B"/>
    <w:rsid w:val="00E65498"/>
    <w:rsid w:val="00E6563D"/>
    <w:rsid w:val="00E658BF"/>
    <w:rsid w:val="00E659A5"/>
    <w:rsid w:val="00E65C50"/>
    <w:rsid w:val="00E65DB5"/>
    <w:rsid w:val="00E65F46"/>
    <w:rsid w:val="00E661CB"/>
    <w:rsid w:val="00E66435"/>
    <w:rsid w:val="00E6650F"/>
    <w:rsid w:val="00E66A13"/>
    <w:rsid w:val="00E66DE0"/>
    <w:rsid w:val="00E70183"/>
    <w:rsid w:val="00E703C5"/>
    <w:rsid w:val="00E706BB"/>
    <w:rsid w:val="00E706E8"/>
    <w:rsid w:val="00E70917"/>
    <w:rsid w:val="00E70944"/>
    <w:rsid w:val="00E712D3"/>
    <w:rsid w:val="00E71C6F"/>
    <w:rsid w:val="00E727C4"/>
    <w:rsid w:val="00E72850"/>
    <w:rsid w:val="00E72A7B"/>
    <w:rsid w:val="00E732BA"/>
    <w:rsid w:val="00E73301"/>
    <w:rsid w:val="00E735F9"/>
    <w:rsid w:val="00E73637"/>
    <w:rsid w:val="00E73E99"/>
    <w:rsid w:val="00E744E8"/>
    <w:rsid w:val="00E7451B"/>
    <w:rsid w:val="00E748D3"/>
    <w:rsid w:val="00E749CA"/>
    <w:rsid w:val="00E74BF8"/>
    <w:rsid w:val="00E74E61"/>
    <w:rsid w:val="00E74E92"/>
    <w:rsid w:val="00E74EC8"/>
    <w:rsid w:val="00E74FA7"/>
    <w:rsid w:val="00E750A2"/>
    <w:rsid w:val="00E754DF"/>
    <w:rsid w:val="00E75588"/>
    <w:rsid w:val="00E75C9D"/>
    <w:rsid w:val="00E75CA8"/>
    <w:rsid w:val="00E75E27"/>
    <w:rsid w:val="00E76D72"/>
    <w:rsid w:val="00E7705D"/>
    <w:rsid w:val="00E772BA"/>
    <w:rsid w:val="00E778E3"/>
    <w:rsid w:val="00E7794E"/>
    <w:rsid w:val="00E77B6C"/>
    <w:rsid w:val="00E8030A"/>
    <w:rsid w:val="00E804AC"/>
    <w:rsid w:val="00E80B71"/>
    <w:rsid w:val="00E80D67"/>
    <w:rsid w:val="00E80FC2"/>
    <w:rsid w:val="00E8147A"/>
    <w:rsid w:val="00E81595"/>
    <w:rsid w:val="00E81663"/>
    <w:rsid w:val="00E81D8D"/>
    <w:rsid w:val="00E825E0"/>
    <w:rsid w:val="00E826EA"/>
    <w:rsid w:val="00E82B54"/>
    <w:rsid w:val="00E83108"/>
    <w:rsid w:val="00E835E5"/>
    <w:rsid w:val="00E83848"/>
    <w:rsid w:val="00E839D6"/>
    <w:rsid w:val="00E83A18"/>
    <w:rsid w:val="00E83EE5"/>
    <w:rsid w:val="00E8403B"/>
    <w:rsid w:val="00E8411E"/>
    <w:rsid w:val="00E84259"/>
    <w:rsid w:val="00E847A8"/>
    <w:rsid w:val="00E84931"/>
    <w:rsid w:val="00E84E92"/>
    <w:rsid w:val="00E850BB"/>
    <w:rsid w:val="00E8535E"/>
    <w:rsid w:val="00E853FD"/>
    <w:rsid w:val="00E85537"/>
    <w:rsid w:val="00E855ED"/>
    <w:rsid w:val="00E85640"/>
    <w:rsid w:val="00E863B4"/>
    <w:rsid w:val="00E8734A"/>
    <w:rsid w:val="00E87803"/>
    <w:rsid w:val="00E87A23"/>
    <w:rsid w:val="00E87A8F"/>
    <w:rsid w:val="00E87D3E"/>
    <w:rsid w:val="00E87F52"/>
    <w:rsid w:val="00E901D4"/>
    <w:rsid w:val="00E9033A"/>
    <w:rsid w:val="00E9037E"/>
    <w:rsid w:val="00E904A7"/>
    <w:rsid w:val="00E9065C"/>
    <w:rsid w:val="00E90DF9"/>
    <w:rsid w:val="00E90E30"/>
    <w:rsid w:val="00E90EDA"/>
    <w:rsid w:val="00E90F77"/>
    <w:rsid w:val="00E90FD6"/>
    <w:rsid w:val="00E90FFD"/>
    <w:rsid w:val="00E9108E"/>
    <w:rsid w:val="00E9164D"/>
    <w:rsid w:val="00E918B9"/>
    <w:rsid w:val="00E91A2B"/>
    <w:rsid w:val="00E91DF4"/>
    <w:rsid w:val="00E91F65"/>
    <w:rsid w:val="00E920E0"/>
    <w:rsid w:val="00E921AB"/>
    <w:rsid w:val="00E9256A"/>
    <w:rsid w:val="00E92D83"/>
    <w:rsid w:val="00E93612"/>
    <w:rsid w:val="00E93E8A"/>
    <w:rsid w:val="00E93E98"/>
    <w:rsid w:val="00E94038"/>
    <w:rsid w:val="00E948CE"/>
    <w:rsid w:val="00E94EA0"/>
    <w:rsid w:val="00E95814"/>
    <w:rsid w:val="00E9589C"/>
    <w:rsid w:val="00E95933"/>
    <w:rsid w:val="00E96160"/>
    <w:rsid w:val="00E96B13"/>
    <w:rsid w:val="00E96B15"/>
    <w:rsid w:val="00E97045"/>
    <w:rsid w:val="00E97300"/>
    <w:rsid w:val="00E978F8"/>
    <w:rsid w:val="00E97959"/>
    <w:rsid w:val="00E979B4"/>
    <w:rsid w:val="00E97AD0"/>
    <w:rsid w:val="00E97B25"/>
    <w:rsid w:val="00E97BF5"/>
    <w:rsid w:val="00E97C2E"/>
    <w:rsid w:val="00EA0057"/>
    <w:rsid w:val="00EA01AB"/>
    <w:rsid w:val="00EA03D6"/>
    <w:rsid w:val="00EA06FE"/>
    <w:rsid w:val="00EA07D4"/>
    <w:rsid w:val="00EA0850"/>
    <w:rsid w:val="00EA0AFB"/>
    <w:rsid w:val="00EA0B28"/>
    <w:rsid w:val="00EA0BA9"/>
    <w:rsid w:val="00EA0D83"/>
    <w:rsid w:val="00EA10F6"/>
    <w:rsid w:val="00EA138A"/>
    <w:rsid w:val="00EA1797"/>
    <w:rsid w:val="00EA17FB"/>
    <w:rsid w:val="00EA18D5"/>
    <w:rsid w:val="00EA1A8A"/>
    <w:rsid w:val="00EA1BBC"/>
    <w:rsid w:val="00EA1F33"/>
    <w:rsid w:val="00EA2134"/>
    <w:rsid w:val="00EA21E7"/>
    <w:rsid w:val="00EA2656"/>
    <w:rsid w:val="00EA2866"/>
    <w:rsid w:val="00EA2AE3"/>
    <w:rsid w:val="00EA2BA6"/>
    <w:rsid w:val="00EA38BE"/>
    <w:rsid w:val="00EA3DAC"/>
    <w:rsid w:val="00EA3F69"/>
    <w:rsid w:val="00EA4175"/>
    <w:rsid w:val="00EA4201"/>
    <w:rsid w:val="00EA456C"/>
    <w:rsid w:val="00EA464A"/>
    <w:rsid w:val="00EA47B0"/>
    <w:rsid w:val="00EA4892"/>
    <w:rsid w:val="00EA4A93"/>
    <w:rsid w:val="00EA4D88"/>
    <w:rsid w:val="00EA4DC5"/>
    <w:rsid w:val="00EA4E5A"/>
    <w:rsid w:val="00EA5B52"/>
    <w:rsid w:val="00EA5BC5"/>
    <w:rsid w:val="00EA5C43"/>
    <w:rsid w:val="00EA5CD4"/>
    <w:rsid w:val="00EA5EB5"/>
    <w:rsid w:val="00EA5FC0"/>
    <w:rsid w:val="00EA6358"/>
    <w:rsid w:val="00EA6482"/>
    <w:rsid w:val="00EA64D6"/>
    <w:rsid w:val="00EA653E"/>
    <w:rsid w:val="00EA6956"/>
    <w:rsid w:val="00EA7147"/>
    <w:rsid w:val="00EA723E"/>
    <w:rsid w:val="00EA7673"/>
    <w:rsid w:val="00EA76E7"/>
    <w:rsid w:val="00EA77A5"/>
    <w:rsid w:val="00EA7C71"/>
    <w:rsid w:val="00EA7FF7"/>
    <w:rsid w:val="00EB04C4"/>
    <w:rsid w:val="00EB0510"/>
    <w:rsid w:val="00EB05A8"/>
    <w:rsid w:val="00EB0890"/>
    <w:rsid w:val="00EB0A4E"/>
    <w:rsid w:val="00EB0B7E"/>
    <w:rsid w:val="00EB0D88"/>
    <w:rsid w:val="00EB10C7"/>
    <w:rsid w:val="00EB1AD9"/>
    <w:rsid w:val="00EB1E20"/>
    <w:rsid w:val="00EB2343"/>
    <w:rsid w:val="00EB23BD"/>
    <w:rsid w:val="00EB292D"/>
    <w:rsid w:val="00EB2936"/>
    <w:rsid w:val="00EB3445"/>
    <w:rsid w:val="00EB34D8"/>
    <w:rsid w:val="00EB34E5"/>
    <w:rsid w:val="00EB3D9D"/>
    <w:rsid w:val="00EB4173"/>
    <w:rsid w:val="00EB423C"/>
    <w:rsid w:val="00EB4AD7"/>
    <w:rsid w:val="00EB4DE5"/>
    <w:rsid w:val="00EB4F94"/>
    <w:rsid w:val="00EB4FF1"/>
    <w:rsid w:val="00EB513B"/>
    <w:rsid w:val="00EB5A01"/>
    <w:rsid w:val="00EB5C1D"/>
    <w:rsid w:val="00EB5DE7"/>
    <w:rsid w:val="00EB6154"/>
    <w:rsid w:val="00EB63B3"/>
    <w:rsid w:val="00EB6535"/>
    <w:rsid w:val="00EB65B6"/>
    <w:rsid w:val="00EB662A"/>
    <w:rsid w:val="00EB6895"/>
    <w:rsid w:val="00EB6B2D"/>
    <w:rsid w:val="00EB6D38"/>
    <w:rsid w:val="00EB743F"/>
    <w:rsid w:val="00EB7746"/>
    <w:rsid w:val="00EC07B9"/>
    <w:rsid w:val="00EC0B18"/>
    <w:rsid w:val="00EC0B23"/>
    <w:rsid w:val="00EC1104"/>
    <w:rsid w:val="00EC1476"/>
    <w:rsid w:val="00EC16EB"/>
    <w:rsid w:val="00EC1765"/>
    <w:rsid w:val="00EC19D8"/>
    <w:rsid w:val="00EC1AF2"/>
    <w:rsid w:val="00EC1EDB"/>
    <w:rsid w:val="00EC2099"/>
    <w:rsid w:val="00EC21B1"/>
    <w:rsid w:val="00EC25E5"/>
    <w:rsid w:val="00EC2F0B"/>
    <w:rsid w:val="00EC2FE2"/>
    <w:rsid w:val="00EC36F7"/>
    <w:rsid w:val="00EC392F"/>
    <w:rsid w:val="00EC3ADE"/>
    <w:rsid w:val="00EC401A"/>
    <w:rsid w:val="00EC41A0"/>
    <w:rsid w:val="00EC46E7"/>
    <w:rsid w:val="00EC4A68"/>
    <w:rsid w:val="00EC4E66"/>
    <w:rsid w:val="00EC4FCF"/>
    <w:rsid w:val="00EC5090"/>
    <w:rsid w:val="00EC53BD"/>
    <w:rsid w:val="00EC553E"/>
    <w:rsid w:val="00EC557D"/>
    <w:rsid w:val="00EC572A"/>
    <w:rsid w:val="00EC5B8E"/>
    <w:rsid w:val="00EC5CC4"/>
    <w:rsid w:val="00EC5DC1"/>
    <w:rsid w:val="00EC5F2E"/>
    <w:rsid w:val="00EC613E"/>
    <w:rsid w:val="00EC61A7"/>
    <w:rsid w:val="00EC620B"/>
    <w:rsid w:val="00EC6436"/>
    <w:rsid w:val="00EC6476"/>
    <w:rsid w:val="00EC676D"/>
    <w:rsid w:val="00EC69EC"/>
    <w:rsid w:val="00EC6B09"/>
    <w:rsid w:val="00EC6C1F"/>
    <w:rsid w:val="00EC6EE1"/>
    <w:rsid w:val="00EC71D5"/>
    <w:rsid w:val="00EC72DF"/>
    <w:rsid w:val="00EC77DE"/>
    <w:rsid w:val="00EC7923"/>
    <w:rsid w:val="00EC7CF3"/>
    <w:rsid w:val="00EC7DFE"/>
    <w:rsid w:val="00EC7FCE"/>
    <w:rsid w:val="00ED037A"/>
    <w:rsid w:val="00ED073E"/>
    <w:rsid w:val="00ED08A9"/>
    <w:rsid w:val="00ED0946"/>
    <w:rsid w:val="00ED0A64"/>
    <w:rsid w:val="00ED0B20"/>
    <w:rsid w:val="00ED0D2D"/>
    <w:rsid w:val="00ED0D8F"/>
    <w:rsid w:val="00ED0EF1"/>
    <w:rsid w:val="00ED1407"/>
    <w:rsid w:val="00ED18B3"/>
    <w:rsid w:val="00ED1912"/>
    <w:rsid w:val="00ED1B80"/>
    <w:rsid w:val="00ED2257"/>
    <w:rsid w:val="00ED251D"/>
    <w:rsid w:val="00ED2854"/>
    <w:rsid w:val="00ED2BB8"/>
    <w:rsid w:val="00ED2F1C"/>
    <w:rsid w:val="00ED3229"/>
    <w:rsid w:val="00ED374C"/>
    <w:rsid w:val="00ED385B"/>
    <w:rsid w:val="00ED3B99"/>
    <w:rsid w:val="00ED3C8C"/>
    <w:rsid w:val="00ED3DD1"/>
    <w:rsid w:val="00ED3E62"/>
    <w:rsid w:val="00ED432A"/>
    <w:rsid w:val="00ED432D"/>
    <w:rsid w:val="00ED493C"/>
    <w:rsid w:val="00ED49E8"/>
    <w:rsid w:val="00ED4BD3"/>
    <w:rsid w:val="00ED4D18"/>
    <w:rsid w:val="00ED5066"/>
    <w:rsid w:val="00ED50E5"/>
    <w:rsid w:val="00ED5115"/>
    <w:rsid w:val="00ED5118"/>
    <w:rsid w:val="00ED54CF"/>
    <w:rsid w:val="00ED550E"/>
    <w:rsid w:val="00ED5516"/>
    <w:rsid w:val="00ED5AAC"/>
    <w:rsid w:val="00ED6157"/>
    <w:rsid w:val="00ED6284"/>
    <w:rsid w:val="00ED6405"/>
    <w:rsid w:val="00ED68DF"/>
    <w:rsid w:val="00ED6EBD"/>
    <w:rsid w:val="00ED70C4"/>
    <w:rsid w:val="00ED7642"/>
    <w:rsid w:val="00ED7742"/>
    <w:rsid w:val="00ED7EFB"/>
    <w:rsid w:val="00EE006D"/>
    <w:rsid w:val="00EE07D8"/>
    <w:rsid w:val="00EE0C3F"/>
    <w:rsid w:val="00EE0E61"/>
    <w:rsid w:val="00EE124B"/>
    <w:rsid w:val="00EE1293"/>
    <w:rsid w:val="00EE1402"/>
    <w:rsid w:val="00EE140A"/>
    <w:rsid w:val="00EE16A1"/>
    <w:rsid w:val="00EE1926"/>
    <w:rsid w:val="00EE19E9"/>
    <w:rsid w:val="00EE1CE3"/>
    <w:rsid w:val="00EE21D9"/>
    <w:rsid w:val="00EE2507"/>
    <w:rsid w:val="00EE2862"/>
    <w:rsid w:val="00EE2C14"/>
    <w:rsid w:val="00EE2FD3"/>
    <w:rsid w:val="00EE3876"/>
    <w:rsid w:val="00EE38CF"/>
    <w:rsid w:val="00EE397F"/>
    <w:rsid w:val="00EE3983"/>
    <w:rsid w:val="00EE3BE3"/>
    <w:rsid w:val="00EE40E3"/>
    <w:rsid w:val="00EE41B6"/>
    <w:rsid w:val="00EE448A"/>
    <w:rsid w:val="00EE479E"/>
    <w:rsid w:val="00EE4B52"/>
    <w:rsid w:val="00EE4C23"/>
    <w:rsid w:val="00EE4DCD"/>
    <w:rsid w:val="00EE4EDF"/>
    <w:rsid w:val="00EE4EE4"/>
    <w:rsid w:val="00EE5181"/>
    <w:rsid w:val="00EE540A"/>
    <w:rsid w:val="00EE587D"/>
    <w:rsid w:val="00EE5A79"/>
    <w:rsid w:val="00EE5AAE"/>
    <w:rsid w:val="00EE5CED"/>
    <w:rsid w:val="00EE62F6"/>
    <w:rsid w:val="00EE65DD"/>
    <w:rsid w:val="00EE65E7"/>
    <w:rsid w:val="00EE7238"/>
    <w:rsid w:val="00EE7304"/>
    <w:rsid w:val="00EE75C4"/>
    <w:rsid w:val="00EE76B1"/>
    <w:rsid w:val="00EE7B1E"/>
    <w:rsid w:val="00EE7D50"/>
    <w:rsid w:val="00EE7E52"/>
    <w:rsid w:val="00EE7EC0"/>
    <w:rsid w:val="00EF01FE"/>
    <w:rsid w:val="00EF0275"/>
    <w:rsid w:val="00EF0278"/>
    <w:rsid w:val="00EF064F"/>
    <w:rsid w:val="00EF0C15"/>
    <w:rsid w:val="00EF0C48"/>
    <w:rsid w:val="00EF11EB"/>
    <w:rsid w:val="00EF1530"/>
    <w:rsid w:val="00EF160C"/>
    <w:rsid w:val="00EF174B"/>
    <w:rsid w:val="00EF1873"/>
    <w:rsid w:val="00EF1B15"/>
    <w:rsid w:val="00EF2192"/>
    <w:rsid w:val="00EF2479"/>
    <w:rsid w:val="00EF2A7A"/>
    <w:rsid w:val="00EF2BED"/>
    <w:rsid w:val="00EF2EF5"/>
    <w:rsid w:val="00EF3319"/>
    <w:rsid w:val="00EF3D1D"/>
    <w:rsid w:val="00EF4001"/>
    <w:rsid w:val="00EF4043"/>
    <w:rsid w:val="00EF45EF"/>
    <w:rsid w:val="00EF46F8"/>
    <w:rsid w:val="00EF4DB6"/>
    <w:rsid w:val="00EF4DCB"/>
    <w:rsid w:val="00EF5130"/>
    <w:rsid w:val="00EF5444"/>
    <w:rsid w:val="00EF558B"/>
    <w:rsid w:val="00EF55A3"/>
    <w:rsid w:val="00EF5699"/>
    <w:rsid w:val="00EF5939"/>
    <w:rsid w:val="00EF5B57"/>
    <w:rsid w:val="00EF5E6C"/>
    <w:rsid w:val="00EF6208"/>
    <w:rsid w:val="00EF6221"/>
    <w:rsid w:val="00EF6C7D"/>
    <w:rsid w:val="00EF6DD7"/>
    <w:rsid w:val="00EF7259"/>
    <w:rsid w:val="00EF7DF7"/>
    <w:rsid w:val="00EF7FF7"/>
    <w:rsid w:val="00F00828"/>
    <w:rsid w:val="00F009A1"/>
    <w:rsid w:val="00F00E83"/>
    <w:rsid w:val="00F00FC1"/>
    <w:rsid w:val="00F0121F"/>
    <w:rsid w:val="00F014BA"/>
    <w:rsid w:val="00F017D5"/>
    <w:rsid w:val="00F01869"/>
    <w:rsid w:val="00F018C2"/>
    <w:rsid w:val="00F01910"/>
    <w:rsid w:val="00F01A9F"/>
    <w:rsid w:val="00F01C8D"/>
    <w:rsid w:val="00F01CCE"/>
    <w:rsid w:val="00F01CFC"/>
    <w:rsid w:val="00F01D3A"/>
    <w:rsid w:val="00F01EEE"/>
    <w:rsid w:val="00F02219"/>
    <w:rsid w:val="00F02888"/>
    <w:rsid w:val="00F03714"/>
    <w:rsid w:val="00F03807"/>
    <w:rsid w:val="00F03CDE"/>
    <w:rsid w:val="00F03D7E"/>
    <w:rsid w:val="00F040C5"/>
    <w:rsid w:val="00F043CC"/>
    <w:rsid w:val="00F0446F"/>
    <w:rsid w:val="00F04D31"/>
    <w:rsid w:val="00F053BD"/>
    <w:rsid w:val="00F05CC3"/>
    <w:rsid w:val="00F05CCA"/>
    <w:rsid w:val="00F05D65"/>
    <w:rsid w:val="00F05F76"/>
    <w:rsid w:val="00F061FB"/>
    <w:rsid w:val="00F06375"/>
    <w:rsid w:val="00F06475"/>
    <w:rsid w:val="00F06522"/>
    <w:rsid w:val="00F065EA"/>
    <w:rsid w:val="00F06735"/>
    <w:rsid w:val="00F06BEF"/>
    <w:rsid w:val="00F06ED5"/>
    <w:rsid w:val="00F0778C"/>
    <w:rsid w:val="00F0798F"/>
    <w:rsid w:val="00F07CD7"/>
    <w:rsid w:val="00F1005B"/>
    <w:rsid w:val="00F10236"/>
    <w:rsid w:val="00F1024E"/>
    <w:rsid w:val="00F1044F"/>
    <w:rsid w:val="00F1074D"/>
    <w:rsid w:val="00F107F3"/>
    <w:rsid w:val="00F10B1F"/>
    <w:rsid w:val="00F10CFA"/>
    <w:rsid w:val="00F10D4F"/>
    <w:rsid w:val="00F113EF"/>
    <w:rsid w:val="00F11501"/>
    <w:rsid w:val="00F116BF"/>
    <w:rsid w:val="00F116F8"/>
    <w:rsid w:val="00F11A76"/>
    <w:rsid w:val="00F11AD3"/>
    <w:rsid w:val="00F11C06"/>
    <w:rsid w:val="00F11C77"/>
    <w:rsid w:val="00F1240A"/>
    <w:rsid w:val="00F1287B"/>
    <w:rsid w:val="00F12984"/>
    <w:rsid w:val="00F12D30"/>
    <w:rsid w:val="00F1371D"/>
    <w:rsid w:val="00F13915"/>
    <w:rsid w:val="00F142AE"/>
    <w:rsid w:val="00F142B0"/>
    <w:rsid w:val="00F14374"/>
    <w:rsid w:val="00F1462E"/>
    <w:rsid w:val="00F14698"/>
    <w:rsid w:val="00F146FB"/>
    <w:rsid w:val="00F14AC5"/>
    <w:rsid w:val="00F14B80"/>
    <w:rsid w:val="00F14F10"/>
    <w:rsid w:val="00F15634"/>
    <w:rsid w:val="00F156D6"/>
    <w:rsid w:val="00F157C2"/>
    <w:rsid w:val="00F158C0"/>
    <w:rsid w:val="00F1592C"/>
    <w:rsid w:val="00F159B3"/>
    <w:rsid w:val="00F16117"/>
    <w:rsid w:val="00F166C6"/>
    <w:rsid w:val="00F174D1"/>
    <w:rsid w:val="00F1779F"/>
    <w:rsid w:val="00F17809"/>
    <w:rsid w:val="00F17879"/>
    <w:rsid w:val="00F178F2"/>
    <w:rsid w:val="00F2007E"/>
    <w:rsid w:val="00F20389"/>
    <w:rsid w:val="00F207B4"/>
    <w:rsid w:val="00F21022"/>
    <w:rsid w:val="00F2117C"/>
    <w:rsid w:val="00F2137C"/>
    <w:rsid w:val="00F21431"/>
    <w:rsid w:val="00F21479"/>
    <w:rsid w:val="00F21BC7"/>
    <w:rsid w:val="00F220E7"/>
    <w:rsid w:val="00F2210E"/>
    <w:rsid w:val="00F22165"/>
    <w:rsid w:val="00F2229C"/>
    <w:rsid w:val="00F2235B"/>
    <w:rsid w:val="00F2299C"/>
    <w:rsid w:val="00F22DC5"/>
    <w:rsid w:val="00F22F31"/>
    <w:rsid w:val="00F23126"/>
    <w:rsid w:val="00F23450"/>
    <w:rsid w:val="00F234DB"/>
    <w:rsid w:val="00F2365F"/>
    <w:rsid w:val="00F237D8"/>
    <w:rsid w:val="00F23A03"/>
    <w:rsid w:val="00F2408A"/>
    <w:rsid w:val="00F2412E"/>
    <w:rsid w:val="00F2436E"/>
    <w:rsid w:val="00F24CC4"/>
    <w:rsid w:val="00F24E15"/>
    <w:rsid w:val="00F25340"/>
    <w:rsid w:val="00F253B7"/>
    <w:rsid w:val="00F258AF"/>
    <w:rsid w:val="00F25ACA"/>
    <w:rsid w:val="00F25ACC"/>
    <w:rsid w:val="00F25ED7"/>
    <w:rsid w:val="00F261C6"/>
    <w:rsid w:val="00F26604"/>
    <w:rsid w:val="00F2686E"/>
    <w:rsid w:val="00F268FE"/>
    <w:rsid w:val="00F26C42"/>
    <w:rsid w:val="00F26DC5"/>
    <w:rsid w:val="00F26FF3"/>
    <w:rsid w:val="00F271A7"/>
    <w:rsid w:val="00F2726F"/>
    <w:rsid w:val="00F2735F"/>
    <w:rsid w:val="00F2737A"/>
    <w:rsid w:val="00F2737D"/>
    <w:rsid w:val="00F273A8"/>
    <w:rsid w:val="00F27933"/>
    <w:rsid w:val="00F27CEB"/>
    <w:rsid w:val="00F3034F"/>
    <w:rsid w:val="00F31002"/>
    <w:rsid w:val="00F31622"/>
    <w:rsid w:val="00F31986"/>
    <w:rsid w:val="00F31F94"/>
    <w:rsid w:val="00F324C0"/>
    <w:rsid w:val="00F3277D"/>
    <w:rsid w:val="00F32FA2"/>
    <w:rsid w:val="00F33003"/>
    <w:rsid w:val="00F331BB"/>
    <w:rsid w:val="00F33447"/>
    <w:rsid w:val="00F33623"/>
    <w:rsid w:val="00F3366B"/>
    <w:rsid w:val="00F33960"/>
    <w:rsid w:val="00F33A15"/>
    <w:rsid w:val="00F33C44"/>
    <w:rsid w:val="00F33CF5"/>
    <w:rsid w:val="00F33F8E"/>
    <w:rsid w:val="00F34053"/>
    <w:rsid w:val="00F3514C"/>
    <w:rsid w:val="00F352D3"/>
    <w:rsid w:val="00F35AD7"/>
    <w:rsid w:val="00F363D0"/>
    <w:rsid w:val="00F36667"/>
    <w:rsid w:val="00F366C4"/>
    <w:rsid w:val="00F3699E"/>
    <w:rsid w:val="00F36B4E"/>
    <w:rsid w:val="00F36CC8"/>
    <w:rsid w:val="00F36D13"/>
    <w:rsid w:val="00F36D24"/>
    <w:rsid w:val="00F3741B"/>
    <w:rsid w:val="00F37461"/>
    <w:rsid w:val="00F37981"/>
    <w:rsid w:val="00F400A4"/>
    <w:rsid w:val="00F40115"/>
    <w:rsid w:val="00F401DE"/>
    <w:rsid w:val="00F402EC"/>
    <w:rsid w:val="00F40390"/>
    <w:rsid w:val="00F403EB"/>
    <w:rsid w:val="00F404E3"/>
    <w:rsid w:val="00F404F8"/>
    <w:rsid w:val="00F409B5"/>
    <w:rsid w:val="00F40C40"/>
    <w:rsid w:val="00F40E63"/>
    <w:rsid w:val="00F4101B"/>
    <w:rsid w:val="00F41409"/>
    <w:rsid w:val="00F41533"/>
    <w:rsid w:val="00F41C0A"/>
    <w:rsid w:val="00F41CB1"/>
    <w:rsid w:val="00F41F3C"/>
    <w:rsid w:val="00F4207D"/>
    <w:rsid w:val="00F423C3"/>
    <w:rsid w:val="00F42A51"/>
    <w:rsid w:val="00F42C99"/>
    <w:rsid w:val="00F42DE5"/>
    <w:rsid w:val="00F43110"/>
    <w:rsid w:val="00F431BE"/>
    <w:rsid w:val="00F43EDD"/>
    <w:rsid w:val="00F43EFD"/>
    <w:rsid w:val="00F43FBD"/>
    <w:rsid w:val="00F44083"/>
    <w:rsid w:val="00F440CE"/>
    <w:rsid w:val="00F4477E"/>
    <w:rsid w:val="00F449D3"/>
    <w:rsid w:val="00F44E62"/>
    <w:rsid w:val="00F4515F"/>
    <w:rsid w:val="00F45553"/>
    <w:rsid w:val="00F45A74"/>
    <w:rsid w:val="00F45B9F"/>
    <w:rsid w:val="00F45FD2"/>
    <w:rsid w:val="00F4605F"/>
    <w:rsid w:val="00F46100"/>
    <w:rsid w:val="00F46192"/>
    <w:rsid w:val="00F468A2"/>
    <w:rsid w:val="00F47125"/>
    <w:rsid w:val="00F4727A"/>
    <w:rsid w:val="00F47473"/>
    <w:rsid w:val="00F474E6"/>
    <w:rsid w:val="00F47854"/>
    <w:rsid w:val="00F47B27"/>
    <w:rsid w:val="00F5015C"/>
    <w:rsid w:val="00F50220"/>
    <w:rsid w:val="00F503E5"/>
    <w:rsid w:val="00F5085E"/>
    <w:rsid w:val="00F5088E"/>
    <w:rsid w:val="00F50C44"/>
    <w:rsid w:val="00F51B2B"/>
    <w:rsid w:val="00F51D38"/>
    <w:rsid w:val="00F51F70"/>
    <w:rsid w:val="00F522E8"/>
    <w:rsid w:val="00F5231B"/>
    <w:rsid w:val="00F524B4"/>
    <w:rsid w:val="00F527A4"/>
    <w:rsid w:val="00F52B6F"/>
    <w:rsid w:val="00F52BCA"/>
    <w:rsid w:val="00F52D54"/>
    <w:rsid w:val="00F53AEA"/>
    <w:rsid w:val="00F53B37"/>
    <w:rsid w:val="00F540FE"/>
    <w:rsid w:val="00F5415F"/>
    <w:rsid w:val="00F541B0"/>
    <w:rsid w:val="00F54665"/>
    <w:rsid w:val="00F5486D"/>
    <w:rsid w:val="00F54953"/>
    <w:rsid w:val="00F54CE7"/>
    <w:rsid w:val="00F55190"/>
    <w:rsid w:val="00F55C37"/>
    <w:rsid w:val="00F55E57"/>
    <w:rsid w:val="00F565C6"/>
    <w:rsid w:val="00F56686"/>
    <w:rsid w:val="00F56870"/>
    <w:rsid w:val="00F56926"/>
    <w:rsid w:val="00F5696F"/>
    <w:rsid w:val="00F56A46"/>
    <w:rsid w:val="00F56B2C"/>
    <w:rsid w:val="00F56B6D"/>
    <w:rsid w:val="00F5728C"/>
    <w:rsid w:val="00F575D1"/>
    <w:rsid w:val="00F57795"/>
    <w:rsid w:val="00F579DE"/>
    <w:rsid w:val="00F57C44"/>
    <w:rsid w:val="00F57E50"/>
    <w:rsid w:val="00F606AF"/>
    <w:rsid w:val="00F60CF6"/>
    <w:rsid w:val="00F6134F"/>
    <w:rsid w:val="00F61E84"/>
    <w:rsid w:val="00F621F4"/>
    <w:rsid w:val="00F6277E"/>
    <w:rsid w:val="00F62BD3"/>
    <w:rsid w:val="00F63519"/>
    <w:rsid w:val="00F63A73"/>
    <w:rsid w:val="00F63C51"/>
    <w:rsid w:val="00F63D28"/>
    <w:rsid w:val="00F6420F"/>
    <w:rsid w:val="00F649EE"/>
    <w:rsid w:val="00F64D00"/>
    <w:rsid w:val="00F65227"/>
    <w:rsid w:val="00F65285"/>
    <w:rsid w:val="00F6568E"/>
    <w:rsid w:val="00F65C2C"/>
    <w:rsid w:val="00F66366"/>
    <w:rsid w:val="00F664DE"/>
    <w:rsid w:val="00F666D1"/>
    <w:rsid w:val="00F6672A"/>
    <w:rsid w:val="00F66A8E"/>
    <w:rsid w:val="00F66C1D"/>
    <w:rsid w:val="00F66C66"/>
    <w:rsid w:val="00F67120"/>
    <w:rsid w:val="00F675AE"/>
    <w:rsid w:val="00F6785E"/>
    <w:rsid w:val="00F679DC"/>
    <w:rsid w:val="00F67DCC"/>
    <w:rsid w:val="00F700FC"/>
    <w:rsid w:val="00F70C7F"/>
    <w:rsid w:val="00F70E62"/>
    <w:rsid w:val="00F70EA2"/>
    <w:rsid w:val="00F7147A"/>
    <w:rsid w:val="00F7156A"/>
    <w:rsid w:val="00F7172D"/>
    <w:rsid w:val="00F71743"/>
    <w:rsid w:val="00F7179E"/>
    <w:rsid w:val="00F718E6"/>
    <w:rsid w:val="00F71D74"/>
    <w:rsid w:val="00F72370"/>
    <w:rsid w:val="00F724B0"/>
    <w:rsid w:val="00F72A57"/>
    <w:rsid w:val="00F72B14"/>
    <w:rsid w:val="00F72B78"/>
    <w:rsid w:val="00F72DB3"/>
    <w:rsid w:val="00F735D8"/>
    <w:rsid w:val="00F7391A"/>
    <w:rsid w:val="00F73B80"/>
    <w:rsid w:val="00F73D25"/>
    <w:rsid w:val="00F73FC9"/>
    <w:rsid w:val="00F74402"/>
    <w:rsid w:val="00F74612"/>
    <w:rsid w:val="00F74FA8"/>
    <w:rsid w:val="00F750EA"/>
    <w:rsid w:val="00F751C7"/>
    <w:rsid w:val="00F753EA"/>
    <w:rsid w:val="00F754C1"/>
    <w:rsid w:val="00F756F4"/>
    <w:rsid w:val="00F75C6E"/>
    <w:rsid w:val="00F75D27"/>
    <w:rsid w:val="00F75D58"/>
    <w:rsid w:val="00F75D8F"/>
    <w:rsid w:val="00F7631D"/>
    <w:rsid w:val="00F7649D"/>
    <w:rsid w:val="00F764BF"/>
    <w:rsid w:val="00F76840"/>
    <w:rsid w:val="00F76B0E"/>
    <w:rsid w:val="00F770AB"/>
    <w:rsid w:val="00F772E8"/>
    <w:rsid w:val="00F7738A"/>
    <w:rsid w:val="00F776E7"/>
    <w:rsid w:val="00F8019C"/>
    <w:rsid w:val="00F801CB"/>
    <w:rsid w:val="00F804A3"/>
    <w:rsid w:val="00F80ADD"/>
    <w:rsid w:val="00F80AF4"/>
    <w:rsid w:val="00F80C47"/>
    <w:rsid w:val="00F80D1A"/>
    <w:rsid w:val="00F80E6B"/>
    <w:rsid w:val="00F80F12"/>
    <w:rsid w:val="00F81076"/>
    <w:rsid w:val="00F81951"/>
    <w:rsid w:val="00F81DDE"/>
    <w:rsid w:val="00F82115"/>
    <w:rsid w:val="00F8213B"/>
    <w:rsid w:val="00F821E0"/>
    <w:rsid w:val="00F82DA8"/>
    <w:rsid w:val="00F82EC6"/>
    <w:rsid w:val="00F82FCD"/>
    <w:rsid w:val="00F830EB"/>
    <w:rsid w:val="00F83236"/>
    <w:rsid w:val="00F8363D"/>
    <w:rsid w:val="00F836DE"/>
    <w:rsid w:val="00F8453B"/>
    <w:rsid w:val="00F8490C"/>
    <w:rsid w:val="00F84BCA"/>
    <w:rsid w:val="00F84E23"/>
    <w:rsid w:val="00F84F2E"/>
    <w:rsid w:val="00F84FA5"/>
    <w:rsid w:val="00F85089"/>
    <w:rsid w:val="00F8511E"/>
    <w:rsid w:val="00F85446"/>
    <w:rsid w:val="00F8589C"/>
    <w:rsid w:val="00F858E6"/>
    <w:rsid w:val="00F8611E"/>
    <w:rsid w:val="00F861C7"/>
    <w:rsid w:val="00F8632C"/>
    <w:rsid w:val="00F863B6"/>
    <w:rsid w:val="00F8653E"/>
    <w:rsid w:val="00F86750"/>
    <w:rsid w:val="00F868AF"/>
    <w:rsid w:val="00F86BB8"/>
    <w:rsid w:val="00F86E6E"/>
    <w:rsid w:val="00F86EA9"/>
    <w:rsid w:val="00F87258"/>
    <w:rsid w:val="00F87738"/>
    <w:rsid w:val="00F879E3"/>
    <w:rsid w:val="00F90129"/>
    <w:rsid w:val="00F901C8"/>
    <w:rsid w:val="00F9044F"/>
    <w:rsid w:val="00F905B3"/>
    <w:rsid w:val="00F90C07"/>
    <w:rsid w:val="00F90C22"/>
    <w:rsid w:val="00F91004"/>
    <w:rsid w:val="00F9108D"/>
    <w:rsid w:val="00F9129A"/>
    <w:rsid w:val="00F914C6"/>
    <w:rsid w:val="00F91B27"/>
    <w:rsid w:val="00F91C13"/>
    <w:rsid w:val="00F920F9"/>
    <w:rsid w:val="00F9212A"/>
    <w:rsid w:val="00F93366"/>
    <w:rsid w:val="00F93684"/>
    <w:rsid w:val="00F936C6"/>
    <w:rsid w:val="00F93726"/>
    <w:rsid w:val="00F93A80"/>
    <w:rsid w:val="00F93DB1"/>
    <w:rsid w:val="00F93E51"/>
    <w:rsid w:val="00F9404C"/>
    <w:rsid w:val="00F94500"/>
    <w:rsid w:val="00F94518"/>
    <w:rsid w:val="00F945AE"/>
    <w:rsid w:val="00F94635"/>
    <w:rsid w:val="00F950B7"/>
    <w:rsid w:val="00F95191"/>
    <w:rsid w:val="00F95D1F"/>
    <w:rsid w:val="00F95EDD"/>
    <w:rsid w:val="00F96063"/>
    <w:rsid w:val="00F962D6"/>
    <w:rsid w:val="00F96308"/>
    <w:rsid w:val="00F96B49"/>
    <w:rsid w:val="00F96CCB"/>
    <w:rsid w:val="00F96D58"/>
    <w:rsid w:val="00F96E1C"/>
    <w:rsid w:val="00F971A9"/>
    <w:rsid w:val="00F973B8"/>
    <w:rsid w:val="00F974BC"/>
    <w:rsid w:val="00F97610"/>
    <w:rsid w:val="00F979C3"/>
    <w:rsid w:val="00F97A76"/>
    <w:rsid w:val="00F97B67"/>
    <w:rsid w:val="00F97BE7"/>
    <w:rsid w:val="00F97C89"/>
    <w:rsid w:val="00FA036D"/>
    <w:rsid w:val="00FA0FE9"/>
    <w:rsid w:val="00FA11DB"/>
    <w:rsid w:val="00FA12AA"/>
    <w:rsid w:val="00FA1426"/>
    <w:rsid w:val="00FA15B8"/>
    <w:rsid w:val="00FA1CDE"/>
    <w:rsid w:val="00FA1D37"/>
    <w:rsid w:val="00FA2104"/>
    <w:rsid w:val="00FA2153"/>
    <w:rsid w:val="00FA25AC"/>
    <w:rsid w:val="00FA2645"/>
    <w:rsid w:val="00FA26AC"/>
    <w:rsid w:val="00FA2DB5"/>
    <w:rsid w:val="00FA2DB8"/>
    <w:rsid w:val="00FA2DDC"/>
    <w:rsid w:val="00FA2F33"/>
    <w:rsid w:val="00FA308F"/>
    <w:rsid w:val="00FA3148"/>
    <w:rsid w:val="00FA3504"/>
    <w:rsid w:val="00FA3640"/>
    <w:rsid w:val="00FA3A1E"/>
    <w:rsid w:val="00FA3A4B"/>
    <w:rsid w:val="00FA3EEB"/>
    <w:rsid w:val="00FA43B9"/>
    <w:rsid w:val="00FA47AB"/>
    <w:rsid w:val="00FA4B8C"/>
    <w:rsid w:val="00FA4BAC"/>
    <w:rsid w:val="00FA5073"/>
    <w:rsid w:val="00FA525F"/>
    <w:rsid w:val="00FA5648"/>
    <w:rsid w:val="00FA5984"/>
    <w:rsid w:val="00FA5A94"/>
    <w:rsid w:val="00FA6053"/>
    <w:rsid w:val="00FA6058"/>
    <w:rsid w:val="00FA624C"/>
    <w:rsid w:val="00FA6288"/>
    <w:rsid w:val="00FA63C0"/>
    <w:rsid w:val="00FA65F7"/>
    <w:rsid w:val="00FA6718"/>
    <w:rsid w:val="00FA692C"/>
    <w:rsid w:val="00FA6C33"/>
    <w:rsid w:val="00FA703C"/>
    <w:rsid w:val="00FA7183"/>
    <w:rsid w:val="00FA71D8"/>
    <w:rsid w:val="00FA72EA"/>
    <w:rsid w:val="00FA73BB"/>
    <w:rsid w:val="00FA73F0"/>
    <w:rsid w:val="00FA761D"/>
    <w:rsid w:val="00FA79C2"/>
    <w:rsid w:val="00FA79C7"/>
    <w:rsid w:val="00FA7D1C"/>
    <w:rsid w:val="00FA7DC3"/>
    <w:rsid w:val="00FA7FF3"/>
    <w:rsid w:val="00FA7FF9"/>
    <w:rsid w:val="00FB09D4"/>
    <w:rsid w:val="00FB0CF7"/>
    <w:rsid w:val="00FB1004"/>
    <w:rsid w:val="00FB1124"/>
    <w:rsid w:val="00FB19AE"/>
    <w:rsid w:val="00FB1AF9"/>
    <w:rsid w:val="00FB1D33"/>
    <w:rsid w:val="00FB1DC2"/>
    <w:rsid w:val="00FB1F38"/>
    <w:rsid w:val="00FB200F"/>
    <w:rsid w:val="00FB222D"/>
    <w:rsid w:val="00FB2241"/>
    <w:rsid w:val="00FB24A9"/>
    <w:rsid w:val="00FB265D"/>
    <w:rsid w:val="00FB2EE0"/>
    <w:rsid w:val="00FB348B"/>
    <w:rsid w:val="00FB36E0"/>
    <w:rsid w:val="00FB3A10"/>
    <w:rsid w:val="00FB3ABE"/>
    <w:rsid w:val="00FB3E05"/>
    <w:rsid w:val="00FB40C2"/>
    <w:rsid w:val="00FB43F9"/>
    <w:rsid w:val="00FB4451"/>
    <w:rsid w:val="00FB479B"/>
    <w:rsid w:val="00FB4C5A"/>
    <w:rsid w:val="00FB4DB8"/>
    <w:rsid w:val="00FB4EBD"/>
    <w:rsid w:val="00FB4F5D"/>
    <w:rsid w:val="00FB5364"/>
    <w:rsid w:val="00FB544E"/>
    <w:rsid w:val="00FB545E"/>
    <w:rsid w:val="00FB5473"/>
    <w:rsid w:val="00FB57E4"/>
    <w:rsid w:val="00FB5906"/>
    <w:rsid w:val="00FB59AE"/>
    <w:rsid w:val="00FB5C1A"/>
    <w:rsid w:val="00FB5E4B"/>
    <w:rsid w:val="00FB5E71"/>
    <w:rsid w:val="00FB5F17"/>
    <w:rsid w:val="00FB5F4E"/>
    <w:rsid w:val="00FB6059"/>
    <w:rsid w:val="00FB6475"/>
    <w:rsid w:val="00FB6E28"/>
    <w:rsid w:val="00FB71DA"/>
    <w:rsid w:val="00FB7348"/>
    <w:rsid w:val="00FB7359"/>
    <w:rsid w:val="00FB73E3"/>
    <w:rsid w:val="00FB74EC"/>
    <w:rsid w:val="00FB779B"/>
    <w:rsid w:val="00FB7865"/>
    <w:rsid w:val="00FC0452"/>
    <w:rsid w:val="00FC0B0A"/>
    <w:rsid w:val="00FC0B46"/>
    <w:rsid w:val="00FC0D15"/>
    <w:rsid w:val="00FC11C0"/>
    <w:rsid w:val="00FC12EF"/>
    <w:rsid w:val="00FC1328"/>
    <w:rsid w:val="00FC13C2"/>
    <w:rsid w:val="00FC1485"/>
    <w:rsid w:val="00FC14F7"/>
    <w:rsid w:val="00FC15EC"/>
    <w:rsid w:val="00FC1646"/>
    <w:rsid w:val="00FC1928"/>
    <w:rsid w:val="00FC19D5"/>
    <w:rsid w:val="00FC19F4"/>
    <w:rsid w:val="00FC1BC2"/>
    <w:rsid w:val="00FC1CD4"/>
    <w:rsid w:val="00FC1D76"/>
    <w:rsid w:val="00FC1E9D"/>
    <w:rsid w:val="00FC229E"/>
    <w:rsid w:val="00FC25CE"/>
    <w:rsid w:val="00FC2734"/>
    <w:rsid w:val="00FC29AA"/>
    <w:rsid w:val="00FC2BB1"/>
    <w:rsid w:val="00FC2D70"/>
    <w:rsid w:val="00FC30F7"/>
    <w:rsid w:val="00FC3370"/>
    <w:rsid w:val="00FC372F"/>
    <w:rsid w:val="00FC3F5B"/>
    <w:rsid w:val="00FC4478"/>
    <w:rsid w:val="00FC44E6"/>
    <w:rsid w:val="00FC466D"/>
    <w:rsid w:val="00FC481C"/>
    <w:rsid w:val="00FC4D83"/>
    <w:rsid w:val="00FC4E6A"/>
    <w:rsid w:val="00FC523D"/>
    <w:rsid w:val="00FC58CA"/>
    <w:rsid w:val="00FC5B57"/>
    <w:rsid w:val="00FC5B72"/>
    <w:rsid w:val="00FC6105"/>
    <w:rsid w:val="00FC614C"/>
    <w:rsid w:val="00FC634B"/>
    <w:rsid w:val="00FC6939"/>
    <w:rsid w:val="00FC6A03"/>
    <w:rsid w:val="00FC6A0B"/>
    <w:rsid w:val="00FC6BD4"/>
    <w:rsid w:val="00FC6DD7"/>
    <w:rsid w:val="00FC6E21"/>
    <w:rsid w:val="00FC6F1C"/>
    <w:rsid w:val="00FC712B"/>
    <w:rsid w:val="00FC74E9"/>
    <w:rsid w:val="00FC7581"/>
    <w:rsid w:val="00FC7663"/>
    <w:rsid w:val="00FC7C8A"/>
    <w:rsid w:val="00FD0335"/>
    <w:rsid w:val="00FD0396"/>
    <w:rsid w:val="00FD0551"/>
    <w:rsid w:val="00FD0E82"/>
    <w:rsid w:val="00FD0F68"/>
    <w:rsid w:val="00FD1405"/>
    <w:rsid w:val="00FD19CB"/>
    <w:rsid w:val="00FD19E8"/>
    <w:rsid w:val="00FD1FB9"/>
    <w:rsid w:val="00FD2218"/>
    <w:rsid w:val="00FD2307"/>
    <w:rsid w:val="00FD2309"/>
    <w:rsid w:val="00FD2B42"/>
    <w:rsid w:val="00FD2CDD"/>
    <w:rsid w:val="00FD3249"/>
    <w:rsid w:val="00FD3504"/>
    <w:rsid w:val="00FD368B"/>
    <w:rsid w:val="00FD3B6F"/>
    <w:rsid w:val="00FD3CA5"/>
    <w:rsid w:val="00FD3F49"/>
    <w:rsid w:val="00FD4224"/>
    <w:rsid w:val="00FD45EC"/>
    <w:rsid w:val="00FD48DE"/>
    <w:rsid w:val="00FD49D0"/>
    <w:rsid w:val="00FD4A15"/>
    <w:rsid w:val="00FD4A20"/>
    <w:rsid w:val="00FD4B71"/>
    <w:rsid w:val="00FD4CC0"/>
    <w:rsid w:val="00FD4ED2"/>
    <w:rsid w:val="00FD51EB"/>
    <w:rsid w:val="00FD59D2"/>
    <w:rsid w:val="00FD5B15"/>
    <w:rsid w:val="00FD5CF0"/>
    <w:rsid w:val="00FD5FF8"/>
    <w:rsid w:val="00FD63ED"/>
    <w:rsid w:val="00FD6424"/>
    <w:rsid w:val="00FD6A67"/>
    <w:rsid w:val="00FD6BF9"/>
    <w:rsid w:val="00FD6F1A"/>
    <w:rsid w:val="00FD72B7"/>
    <w:rsid w:val="00FD7332"/>
    <w:rsid w:val="00FD75F2"/>
    <w:rsid w:val="00FD7A4F"/>
    <w:rsid w:val="00FD7C88"/>
    <w:rsid w:val="00FE0187"/>
    <w:rsid w:val="00FE018E"/>
    <w:rsid w:val="00FE03D0"/>
    <w:rsid w:val="00FE03EC"/>
    <w:rsid w:val="00FE1087"/>
    <w:rsid w:val="00FE12B5"/>
    <w:rsid w:val="00FE1334"/>
    <w:rsid w:val="00FE1715"/>
    <w:rsid w:val="00FE1EBD"/>
    <w:rsid w:val="00FE20DB"/>
    <w:rsid w:val="00FE2192"/>
    <w:rsid w:val="00FE2369"/>
    <w:rsid w:val="00FE27EB"/>
    <w:rsid w:val="00FE2D83"/>
    <w:rsid w:val="00FE2E82"/>
    <w:rsid w:val="00FE30BA"/>
    <w:rsid w:val="00FE32CC"/>
    <w:rsid w:val="00FE33DB"/>
    <w:rsid w:val="00FE342E"/>
    <w:rsid w:val="00FE349A"/>
    <w:rsid w:val="00FE3B99"/>
    <w:rsid w:val="00FE3D78"/>
    <w:rsid w:val="00FE4054"/>
    <w:rsid w:val="00FE43B0"/>
    <w:rsid w:val="00FE4ABD"/>
    <w:rsid w:val="00FE4D1E"/>
    <w:rsid w:val="00FE4F2C"/>
    <w:rsid w:val="00FE589F"/>
    <w:rsid w:val="00FE62B1"/>
    <w:rsid w:val="00FE647A"/>
    <w:rsid w:val="00FE6772"/>
    <w:rsid w:val="00FE6A60"/>
    <w:rsid w:val="00FE6C98"/>
    <w:rsid w:val="00FE6FE6"/>
    <w:rsid w:val="00FE7135"/>
    <w:rsid w:val="00FE7650"/>
    <w:rsid w:val="00FE77D1"/>
    <w:rsid w:val="00FE79E0"/>
    <w:rsid w:val="00FE7CB2"/>
    <w:rsid w:val="00FE7EA9"/>
    <w:rsid w:val="00FF053E"/>
    <w:rsid w:val="00FF05CB"/>
    <w:rsid w:val="00FF08FA"/>
    <w:rsid w:val="00FF0A0A"/>
    <w:rsid w:val="00FF0EA3"/>
    <w:rsid w:val="00FF0EE0"/>
    <w:rsid w:val="00FF102B"/>
    <w:rsid w:val="00FF12EA"/>
    <w:rsid w:val="00FF1374"/>
    <w:rsid w:val="00FF1EF2"/>
    <w:rsid w:val="00FF2238"/>
    <w:rsid w:val="00FF25C5"/>
    <w:rsid w:val="00FF2B6B"/>
    <w:rsid w:val="00FF2F56"/>
    <w:rsid w:val="00FF312E"/>
    <w:rsid w:val="00FF36AD"/>
    <w:rsid w:val="00FF3C19"/>
    <w:rsid w:val="00FF3C35"/>
    <w:rsid w:val="00FF446D"/>
    <w:rsid w:val="00FF47E5"/>
    <w:rsid w:val="00FF496B"/>
    <w:rsid w:val="00FF4C88"/>
    <w:rsid w:val="00FF4D54"/>
    <w:rsid w:val="00FF4E54"/>
    <w:rsid w:val="00FF4EBF"/>
    <w:rsid w:val="00FF4ECF"/>
    <w:rsid w:val="00FF5038"/>
    <w:rsid w:val="00FF5883"/>
    <w:rsid w:val="00FF5E7C"/>
    <w:rsid w:val="00FF5EFD"/>
    <w:rsid w:val="00FF6048"/>
    <w:rsid w:val="00FF60B6"/>
    <w:rsid w:val="00FF61F5"/>
    <w:rsid w:val="00FF6311"/>
    <w:rsid w:val="00FF6453"/>
    <w:rsid w:val="00FF687D"/>
    <w:rsid w:val="00FF6B49"/>
    <w:rsid w:val="00FF6CF8"/>
    <w:rsid w:val="00FF7A73"/>
    <w:rsid w:val="00FF7F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B09ED61"/>
  <w15:docId w15:val="{95C6A2B6-25F9-43DF-B205-66A9386FFB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53D42"/>
    <w:rPr>
      <w:rFonts w:ascii="Arial" w:hAnsi="Arial"/>
      <w:sz w:val="18"/>
      <w:szCs w:val="20"/>
    </w:rPr>
  </w:style>
  <w:style w:type="paragraph" w:styleId="10">
    <w:name w:val="heading 1"/>
    <w:basedOn w:val="a"/>
    <w:link w:val="11"/>
    <w:uiPriority w:val="99"/>
    <w:qFormat/>
    <w:rsid w:val="007E3182"/>
    <w:pPr>
      <w:spacing w:after="100" w:afterAutospacing="1" w:line="288" w:lineRule="auto"/>
      <w:outlineLvl w:val="0"/>
    </w:pPr>
    <w:rPr>
      <w:rFonts w:eastAsia="Times New Roman" w:cs="Arial"/>
      <w:color w:val="333333"/>
      <w:kern w:val="36"/>
      <w:sz w:val="36"/>
      <w:szCs w:val="36"/>
    </w:rPr>
  </w:style>
  <w:style w:type="paragraph" w:styleId="2">
    <w:name w:val="heading 2"/>
    <w:basedOn w:val="a"/>
    <w:link w:val="20"/>
    <w:uiPriority w:val="99"/>
    <w:qFormat/>
    <w:rsid w:val="007E3182"/>
    <w:pPr>
      <w:spacing w:before="100" w:beforeAutospacing="1" w:after="105" w:line="264" w:lineRule="auto"/>
      <w:outlineLvl w:val="1"/>
    </w:pPr>
    <w:rPr>
      <w:rFonts w:eastAsia="Times New Roman" w:cs="Arial"/>
      <w:b/>
      <w:bCs/>
      <w:color w:val="333333"/>
      <w:sz w:val="30"/>
      <w:szCs w:val="30"/>
    </w:rPr>
  </w:style>
  <w:style w:type="paragraph" w:styleId="3">
    <w:name w:val="heading 3"/>
    <w:aliases w:val="H3"/>
    <w:basedOn w:val="a"/>
    <w:next w:val="a"/>
    <w:link w:val="30"/>
    <w:qFormat/>
    <w:locked/>
    <w:rsid w:val="00F14B80"/>
    <w:pPr>
      <w:keepNext/>
      <w:numPr>
        <w:ilvl w:val="2"/>
        <w:numId w:val="7"/>
      </w:numPr>
      <w:suppressAutoHyphens/>
      <w:spacing w:before="120" w:after="120"/>
      <w:outlineLvl w:val="2"/>
    </w:pPr>
    <w:rPr>
      <w:rFonts w:ascii="Times New Roman" w:eastAsia="Times New Roman" w:hAnsi="Times New Roman"/>
      <w:b/>
      <w:snapToGrid w:val="0"/>
      <w:sz w:val="28"/>
    </w:rPr>
  </w:style>
  <w:style w:type="paragraph" w:styleId="4">
    <w:name w:val="heading 4"/>
    <w:aliases w:val="H4"/>
    <w:basedOn w:val="a"/>
    <w:next w:val="a"/>
    <w:link w:val="40"/>
    <w:qFormat/>
    <w:locked/>
    <w:rsid w:val="00F14B80"/>
    <w:pPr>
      <w:keepNext/>
      <w:numPr>
        <w:ilvl w:val="3"/>
        <w:numId w:val="7"/>
      </w:numPr>
      <w:tabs>
        <w:tab w:val="clear" w:pos="1701"/>
        <w:tab w:val="num" w:pos="1134"/>
      </w:tabs>
      <w:suppressAutoHyphens/>
      <w:spacing w:before="240" w:after="120"/>
      <w:ind w:left="1134"/>
      <w:jc w:val="both"/>
      <w:outlineLvl w:val="3"/>
    </w:pPr>
    <w:rPr>
      <w:rFonts w:ascii="Times New Roman" w:eastAsia="Times New Roman" w:hAnsi="Times New Roman"/>
      <w:b/>
      <w:i/>
      <w:snapToGrid w:val="0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"/>
    <w:basedOn w:val="a0"/>
    <w:link w:val="10"/>
    <w:uiPriority w:val="99"/>
    <w:locked/>
    <w:rsid w:val="007E3182"/>
    <w:rPr>
      <w:rFonts w:ascii="Arial" w:hAnsi="Arial" w:cs="Arial"/>
      <w:color w:val="333333"/>
      <w:kern w:val="36"/>
      <w:sz w:val="36"/>
      <w:szCs w:val="36"/>
      <w:lang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7E3182"/>
    <w:rPr>
      <w:rFonts w:ascii="Arial" w:hAnsi="Arial" w:cs="Arial"/>
      <w:b/>
      <w:bCs/>
      <w:color w:val="333333"/>
      <w:sz w:val="30"/>
      <w:szCs w:val="30"/>
      <w:lang w:eastAsia="ru-RU"/>
    </w:rPr>
  </w:style>
  <w:style w:type="paragraph" w:styleId="a3">
    <w:name w:val="Normal (Web)"/>
    <w:basedOn w:val="a"/>
    <w:uiPriority w:val="99"/>
    <w:semiHidden/>
    <w:rsid w:val="007E3182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</w:rPr>
  </w:style>
  <w:style w:type="paragraph" w:styleId="a4">
    <w:name w:val="Body Text Indent"/>
    <w:aliases w:val="текст"/>
    <w:basedOn w:val="a"/>
    <w:link w:val="a5"/>
    <w:uiPriority w:val="99"/>
    <w:rsid w:val="007E3182"/>
    <w:pPr>
      <w:overflowPunct w:val="0"/>
      <w:autoSpaceDE w:val="0"/>
      <w:autoSpaceDN w:val="0"/>
      <w:adjustRightInd w:val="0"/>
      <w:spacing w:line="360" w:lineRule="auto"/>
      <w:ind w:firstLine="567"/>
      <w:jc w:val="both"/>
      <w:textAlignment w:val="baseline"/>
    </w:pPr>
    <w:rPr>
      <w:rFonts w:ascii="Times New Roman CYR" w:eastAsia="Times New Roman" w:hAnsi="Times New Roman CYR"/>
      <w:sz w:val="28"/>
    </w:rPr>
  </w:style>
  <w:style w:type="character" w:customStyle="1" w:styleId="a5">
    <w:name w:val="Основной текст с отступом Знак"/>
    <w:aliases w:val="текст Знак"/>
    <w:basedOn w:val="a0"/>
    <w:link w:val="a4"/>
    <w:uiPriority w:val="99"/>
    <w:locked/>
    <w:rsid w:val="007E3182"/>
    <w:rPr>
      <w:rFonts w:ascii="Times New Roman CYR" w:hAnsi="Times New Roman CYR" w:cs="Times New Roman"/>
      <w:sz w:val="20"/>
      <w:szCs w:val="20"/>
      <w:lang w:eastAsia="ru-RU"/>
    </w:rPr>
  </w:style>
  <w:style w:type="character" w:styleId="a6">
    <w:name w:val="Hyperlink"/>
    <w:basedOn w:val="a0"/>
    <w:uiPriority w:val="99"/>
    <w:rsid w:val="00455FFC"/>
    <w:rPr>
      <w:rFonts w:cs="Times New Roman"/>
      <w:color w:val="0000FF"/>
      <w:u w:val="single"/>
    </w:rPr>
  </w:style>
  <w:style w:type="paragraph" w:customStyle="1" w:styleId="a7">
    <w:name w:val="Знак"/>
    <w:basedOn w:val="a"/>
    <w:uiPriority w:val="99"/>
    <w:rsid w:val="008122E6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styleId="a8">
    <w:name w:val="Placeholder Text"/>
    <w:basedOn w:val="a0"/>
    <w:uiPriority w:val="99"/>
    <w:semiHidden/>
    <w:rsid w:val="0016715F"/>
    <w:rPr>
      <w:color w:val="808080"/>
    </w:rPr>
  </w:style>
  <w:style w:type="paragraph" w:styleId="a9">
    <w:name w:val="Balloon Text"/>
    <w:basedOn w:val="a"/>
    <w:link w:val="aa"/>
    <w:uiPriority w:val="99"/>
    <w:semiHidden/>
    <w:unhideWhenUsed/>
    <w:rsid w:val="00E60135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60135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D0CEE"/>
    <w:pPr>
      <w:ind w:left="720"/>
      <w:contextualSpacing/>
    </w:pPr>
  </w:style>
  <w:style w:type="paragraph" w:customStyle="1" w:styleId="12">
    <w:name w:val="Обычный1"/>
    <w:rsid w:val="00052A57"/>
    <w:pPr>
      <w:spacing w:before="100" w:after="100"/>
    </w:pPr>
    <w:rPr>
      <w:rFonts w:ascii="Times New Roman" w:eastAsia="Times New Roman" w:hAnsi="Times New Roman"/>
      <w:snapToGrid w:val="0"/>
      <w:sz w:val="24"/>
      <w:szCs w:val="20"/>
    </w:rPr>
  </w:style>
  <w:style w:type="character" w:customStyle="1" w:styleId="30">
    <w:name w:val="Заголовок 3 Знак"/>
    <w:aliases w:val="H3 Знак"/>
    <w:basedOn w:val="a0"/>
    <w:link w:val="3"/>
    <w:rsid w:val="00F14B80"/>
    <w:rPr>
      <w:rFonts w:ascii="Times New Roman" w:eastAsia="Times New Roman" w:hAnsi="Times New Roman"/>
      <w:b/>
      <w:snapToGrid w:val="0"/>
      <w:sz w:val="28"/>
      <w:szCs w:val="20"/>
    </w:rPr>
  </w:style>
  <w:style w:type="character" w:customStyle="1" w:styleId="40">
    <w:name w:val="Заголовок 4 Знак"/>
    <w:aliases w:val="H4 Знак"/>
    <w:basedOn w:val="a0"/>
    <w:link w:val="4"/>
    <w:rsid w:val="00F14B80"/>
    <w:rPr>
      <w:rFonts w:ascii="Times New Roman" w:eastAsia="Times New Roman" w:hAnsi="Times New Roman"/>
      <w:b/>
      <w:i/>
      <w:snapToGrid w:val="0"/>
      <w:sz w:val="28"/>
      <w:szCs w:val="20"/>
    </w:rPr>
  </w:style>
  <w:style w:type="paragraph" w:customStyle="1" w:styleId="1">
    <w:name w:val="Стиль Заголовок 1 + по ширине"/>
    <w:basedOn w:val="10"/>
    <w:rsid w:val="00F14B80"/>
    <w:pPr>
      <w:keepNext/>
      <w:keepLines/>
      <w:numPr>
        <w:numId w:val="7"/>
      </w:numPr>
      <w:suppressAutoHyphens/>
      <w:spacing w:before="480" w:after="240" w:afterAutospacing="0" w:line="240" w:lineRule="auto"/>
      <w:jc w:val="both"/>
    </w:pPr>
    <w:rPr>
      <w:rFonts w:cs="Times New Roman"/>
      <w:b/>
      <w:bCs/>
      <w:color w:val="auto"/>
      <w:kern w:val="28"/>
      <w:sz w:val="40"/>
      <w:szCs w:val="20"/>
    </w:rPr>
  </w:style>
  <w:style w:type="character" w:customStyle="1" w:styleId="ac">
    <w:name w:val="комментарий"/>
    <w:uiPriority w:val="99"/>
    <w:rsid w:val="00992CFD"/>
    <w:rPr>
      <w:b/>
      <w:i/>
      <w:shd w:val="clear" w:color="auto" w:fill="FFFF99"/>
    </w:rPr>
  </w:style>
  <w:style w:type="table" w:styleId="ad">
    <w:name w:val="Table Grid"/>
    <w:basedOn w:val="a1"/>
    <w:locked/>
    <w:rsid w:val="00876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header"/>
    <w:basedOn w:val="a"/>
    <w:link w:val="af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">
    <w:name w:val="Верхний колонтитул Знак"/>
    <w:basedOn w:val="a0"/>
    <w:link w:val="ae"/>
    <w:uiPriority w:val="99"/>
    <w:rsid w:val="00D84470"/>
    <w:rPr>
      <w:rFonts w:ascii="Arial" w:hAnsi="Arial"/>
      <w:sz w:val="18"/>
      <w:szCs w:val="20"/>
    </w:rPr>
  </w:style>
  <w:style w:type="paragraph" w:styleId="af0">
    <w:name w:val="footer"/>
    <w:basedOn w:val="a"/>
    <w:link w:val="af1"/>
    <w:uiPriority w:val="99"/>
    <w:unhideWhenUsed/>
    <w:rsid w:val="00D84470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D84470"/>
    <w:rPr>
      <w:rFonts w:ascii="Arial" w:hAnsi="Arial"/>
      <w:sz w:val="18"/>
      <w:szCs w:val="20"/>
    </w:rPr>
  </w:style>
  <w:style w:type="paragraph" w:customStyle="1" w:styleId="ConsPlusNonformat">
    <w:name w:val="ConsPlusNonformat"/>
    <w:rsid w:val="0019378D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8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14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0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2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2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4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5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8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3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4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28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50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01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0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13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2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77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00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9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15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43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01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8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68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3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7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3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96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0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96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997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73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8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992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48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3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17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11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60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44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89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65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414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74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5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06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5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85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6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78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6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83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49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8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5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5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1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7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0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341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0313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443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1385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7203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6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095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1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5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08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598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99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9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85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8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00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14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13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9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3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0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6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94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6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92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66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708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2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21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99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68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8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53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7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43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89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1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759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97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2004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2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908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5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54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14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16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65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2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87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9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458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195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41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29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3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3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81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38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793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48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22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8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18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7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983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73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29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30240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6881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21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53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0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3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90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36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03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49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25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8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14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3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2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47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6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1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7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9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42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7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2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03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70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9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5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68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722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280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395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376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17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7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0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10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4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9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5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3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0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3502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4922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89533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39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329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31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6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32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20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19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2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8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89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94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9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uzovkova\Desktop\&#1064;&#1072;&#1073;&#1083;&#1086;&#1085;&#1099;%20&#1047;&#1069;&#1057;\&#1064;&#1072;&#1073;&#1083;&#1086;&#1085;&#1099;%20&#1047;&#1069;&#1057;\6.%20&#1055;&#1088;&#1086;&#1090;&#1086;&#1082;&#1086;&#1083;%20&#1079;&#1072;&#1089;&#1077;&#1076;&#1072;&#1085;&#1080;&#1103;%20&#1082;&#1086;&#1084;&#1080;&#1089;&#1089;&#1080;&#1080;%20&#1087;&#1086;%20&#1074;&#1089;&#1082;&#1088;&#1099;&#1090;&#1080;&#1102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06D79DE-F6CA-48E7-8425-E76B264A69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6. Протокол заседания комиссии по вскрытию</Template>
  <TotalTime>158</TotalTime>
  <Pages>1</Pages>
  <Words>1878</Words>
  <Characters>10710</Characters>
  <Application>Microsoft Office Word</Application>
  <DocSecurity>0</DocSecurity>
  <Lines>89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МОЭСК</Company>
  <LinksUpToDate>false</LinksUpToDate>
  <CharactersWithSpaces>12563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Kuzovkova</dc:creator>
  <cp:lastModifiedBy>Тихомирова Вера Олеговна</cp:lastModifiedBy>
  <cp:revision>66</cp:revision>
  <cp:lastPrinted>2026-07-21T08:01:00Z</cp:lastPrinted>
  <dcterms:created xsi:type="dcterms:W3CDTF">2025-12-05T06:23:00Z</dcterms:created>
  <dcterms:modified xsi:type="dcterms:W3CDTF">2026-07-24T12:49:00Z</dcterms:modified>
</cp:coreProperties>
</file>